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0C66496" w:rsidR="00C00E40" w:rsidRPr="002E7000" w:rsidRDefault="00C00E40" w:rsidP="00C00E40">
      <w:pPr>
        <w:pStyle w:val="Header"/>
        <w:rPr>
          <w:rFonts w:cs="Arial"/>
          <w:sz w:val="24"/>
          <w:szCs w:val="24"/>
          <w:lang w:val="de-DE"/>
        </w:rPr>
      </w:pPr>
      <w:bookmarkStart w:id="0" w:name="_GoBack"/>
      <w:bookmarkEnd w:id="0"/>
      <w:r w:rsidRPr="002E7000">
        <w:rPr>
          <w:rFonts w:cs="Arial"/>
          <w:sz w:val="24"/>
          <w:szCs w:val="24"/>
          <w:lang w:val="de-DE"/>
        </w:rPr>
        <w:t xml:space="preserve">3GPP </w:t>
      </w:r>
      <w:bookmarkStart w:id="1" w:name="_Hlk503780345"/>
      <w:r w:rsidR="00701324" w:rsidRPr="002E7000">
        <w:rPr>
          <w:rFonts w:cs="Arial"/>
          <w:sz w:val="24"/>
          <w:szCs w:val="24"/>
          <w:lang w:val="de-DE"/>
        </w:rPr>
        <w:t>TSG-RAN4  #</w:t>
      </w:r>
      <w:r w:rsidR="00802B28" w:rsidRPr="002E7000">
        <w:rPr>
          <w:rFonts w:cs="Arial"/>
          <w:sz w:val="24"/>
          <w:szCs w:val="24"/>
          <w:lang w:val="de-DE"/>
        </w:rPr>
        <w:t>9</w:t>
      </w:r>
      <w:r w:rsidR="00B71894" w:rsidRPr="002E7000">
        <w:rPr>
          <w:rFonts w:cs="Arial"/>
          <w:sz w:val="24"/>
          <w:szCs w:val="24"/>
          <w:lang w:val="de-DE"/>
        </w:rPr>
        <w:t>2</w:t>
      </w:r>
      <w:r w:rsidR="008A05FC">
        <w:rPr>
          <w:rFonts w:cs="Arial"/>
          <w:sz w:val="24"/>
          <w:szCs w:val="24"/>
          <w:lang w:val="de-DE"/>
        </w:rPr>
        <w:t>Bis</w:t>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00701324" w:rsidRPr="002E7000">
        <w:rPr>
          <w:rFonts w:cs="Arial"/>
          <w:sz w:val="24"/>
          <w:szCs w:val="24"/>
          <w:lang w:val="de-DE"/>
        </w:rPr>
        <w:t xml:space="preserve">     </w:t>
      </w:r>
      <w:r w:rsidRPr="002E7000">
        <w:rPr>
          <w:rFonts w:cs="Arial"/>
          <w:sz w:val="24"/>
          <w:szCs w:val="24"/>
          <w:lang w:val="de-DE"/>
        </w:rPr>
        <w:tab/>
      </w:r>
      <w:r w:rsidR="00AA6AC9" w:rsidRPr="002E7000">
        <w:rPr>
          <w:rFonts w:cs="Arial"/>
          <w:sz w:val="24"/>
          <w:szCs w:val="24"/>
          <w:lang w:val="de-DE"/>
        </w:rPr>
        <w:t>R4-</w:t>
      </w:r>
      <w:r w:rsidR="003F2CD3">
        <w:rPr>
          <w:rFonts w:cs="Arial"/>
          <w:sz w:val="24"/>
          <w:szCs w:val="24"/>
          <w:lang w:val="de-DE"/>
        </w:rPr>
        <w:t>1912386</w:t>
      </w:r>
    </w:p>
    <w:bookmarkEnd w:id="1"/>
    <w:p w14:paraId="77E3419A" w14:textId="4457C09E" w:rsidR="0080445A" w:rsidRPr="002E7000" w:rsidRDefault="008A05FC" w:rsidP="00C00E40">
      <w:pPr>
        <w:pStyle w:val="Header"/>
        <w:rPr>
          <w:rFonts w:cs="Arial"/>
          <w:sz w:val="24"/>
          <w:szCs w:val="24"/>
          <w:lang w:val="de-DE"/>
        </w:rPr>
      </w:pPr>
      <w:r>
        <w:rPr>
          <w:rFonts w:cs="Arial"/>
          <w:sz w:val="24"/>
          <w:szCs w:val="24"/>
          <w:lang w:val="de-DE"/>
        </w:rPr>
        <w:t>Chongqi</w:t>
      </w:r>
      <w:r w:rsidR="00607310">
        <w:rPr>
          <w:rFonts w:cs="Arial"/>
          <w:sz w:val="24"/>
          <w:szCs w:val="24"/>
          <w:lang w:val="de-DE"/>
        </w:rPr>
        <w:t>n</w:t>
      </w:r>
      <w:r w:rsidR="00B740BC">
        <w:rPr>
          <w:rFonts w:cs="Arial"/>
          <w:sz w:val="24"/>
          <w:szCs w:val="24"/>
          <w:lang w:val="de-DE"/>
        </w:rPr>
        <w:t>g</w:t>
      </w:r>
      <w:r w:rsidR="00701324" w:rsidRPr="002E7000">
        <w:rPr>
          <w:rFonts w:cs="Arial"/>
          <w:sz w:val="24"/>
          <w:szCs w:val="24"/>
          <w:lang w:val="de-DE"/>
        </w:rPr>
        <w:t xml:space="preserve">, </w:t>
      </w:r>
      <w:r>
        <w:rPr>
          <w:rFonts w:cs="Arial"/>
          <w:sz w:val="24"/>
          <w:szCs w:val="24"/>
          <w:lang w:val="de-DE"/>
        </w:rPr>
        <w:t>China</w:t>
      </w:r>
      <w:r w:rsidR="00701324" w:rsidRPr="002E7000">
        <w:rPr>
          <w:rFonts w:cs="Arial"/>
          <w:sz w:val="24"/>
          <w:szCs w:val="24"/>
          <w:lang w:val="de-DE"/>
        </w:rPr>
        <w:t xml:space="preserve">, </w:t>
      </w:r>
      <w:r>
        <w:rPr>
          <w:rFonts w:cs="Arial"/>
          <w:sz w:val="24"/>
          <w:szCs w:val="24"/>
          <w:lang w:val="de-DE"/>
        </w:rPr>
        <w:t>14</w:t>
      </w:r>
      <w:r w:rsidR="00802B28" w:rsidRPr="002E7000">
        <w:rPr>
          <w:rFonts w:cs="Arial"/>
          <w:sz w:val="24"/>
          <w:szCs w:val="24"/>
          <w:lang w:val="de-DE"/>
        </w:rPr>
        <w:t>th</w:t>
      </w:r>
      <w:r w:rsidR="00B71894" w:rsidRPr="002E7000">
        <w:rPr>
          <w:rFonts w:cs="Arial"/>
          <w:sz w:val="24"/>
          <w:szCs w:val="24"/>
          <w:lang w:val="de-DE"/>
        </w:rPr>
        <w:t xml:space="preserve"> </w:t>
      </w:r>
      <w:r w:rsidR="00802B28" w:rsidRPr="002E7000">
        <w:rPr>
          <w:rFonts w:cs="Arial"/>
          <w:sz w:val="24"/>
          <w:szCs w:val="24"/>
          <w:lang w:val="de-DE"/>
        </w:rPr>
        <w:t>-</w:t>
      </w:r>
      <w:r w:rsidR="00B71894" w:rsidRPr="002E7000">
        <w:rPr>
          <w:rFonts w:cs="Arial"/>
          <w:sz w:val="24"/>
          <w:szCs w:val="24"/>
          <w:lang w:val="de-DE"/>
        </w:rPr>
        <w:t xml:space="preserve"> </w:t>
      </w:r>
      <w:r>
        <w:rPr>
          <w:rFonts w:cs="Arial"/>
          <w:sz w:val="24"/>
          <w:szCs w:val="24"/>
          <w:lang w:val="de-DE"/>
        </w:rPr>
        <w:t>18</w:t>
      </w:r>
      <w:r w:rsidR="00B71894" w:rsidRPr="002E7000">
        <w:rPr>
          <w:rFonts w:cs="Arial"/>
          <w:sz w:val="24"/>
          <w:szCs w:val="24"/>
          <w:lang w:val="de-DE"/>
        </w:rPr>
        <w:t>th</w:t>
      </w:r>
      <w:r w:rsidR="00E000AB" w:rsidRPr="002E7000">
        <w:rPr>
          <w:rFonts w:cs="Arial"/>
          <w:sz w:val="24"/>
          <w:szCs w:val="24"/>
          <w:lang w:val="de-DE"/>
        </w:rPr>
        <w:t xml:space="preserve"> </w:t>
      </w:r>
      <w:r>
        <w:rPr>
          <w:rFonts w:cs="Arial"/>
          <w:sz w:val="24"/>
          <w:szCs w:val="24"/>
          <w:lang w:val="de-DE"/>
        </w:rPr>
        <w:t>Oct</w:t>
      </w:r>
      <w:r w:rsidR="00701324" w:rsidRPr="002E7000">
        <w:rPr>
          <w:rFonts w:cs="Arial"/>
          <w:sz w:val="24"/>
          <w:szCs w:val="24"/>
          <w:lang w:val="de-DE"/>
        </w:rPr>
        <w:t xml:space="preserve"> 201</w:t>
      </w:r>
      <w:r w:rsidR="00802B28" w:rsidRPr="002E7000">
        <w:rPr>
          <w:rFonts w:cs="Arial"/>
          <w:sz w:val="24"/>
          <w:szCs w:val="24"/>
          <w:lang w:val="de-DE"/>
        </w:rPr>
        <w:t>9</w:t>
      </w:r>
    </w:p>
    <w:p w14:paraId="6458B0EC" w14:textId="77777777" w:rsidR="00C00E40" w:rsidRPr="002E7000" w:rsidRDefault="00C00E40" w:rsidP="00C00E40">
      <w:pPr>
        <w:pStyle w:val="Header"/>
        <w:rPr>
          <w:b w:val="0"/>
          <w:sz w:val="24"/>
        </w:rPr>
      </w:pPr>
    </w:p>
    <w:p w14:paraId="398830DD" w14:textId="77777777" w:rsidR="00DB3907" w:rsidRPr="002E7000" w:rsidRDefault="00DB3907" w:rsidP="00DB3907">
      <w:pPr>
        <w:tabs>
          <w:tab w:val="left" w:pos="1985"/>
        </w:tabs>
        <w:rPr>
          <w:rFonts w:ascii="Arial" w:hAnsi="Arial"/>
          <w:sz w:val="24"/>
          <w:lang w:val="en-US"/>
        </w:rPr>
      </w:pPr>
      <w:r w:rsidRPr="002E7000">
        <w:rPr>
          <w:rFonts w:ascii="Arial" w:hAnsi="Arial"/>
          <w:b/>
          <w:sz w:val="24"/>
          <w:lang w:val="en-US"/>
        </w:rPr>
        <w:t xml:space="preserve">Source: </w:t>
      </w:r>
      <w:r w:rsidRPr="002E7000">
        <w:rPr>
          <w:rFonts w:ascii="Arial" w:hAnsi="Arial"/>
          <w:b/>
          <w:sz w:val="24"/>
          <w:lang w:val="en-US"/>
        </w:rPr>
        <w:tab/>
      </w:r>
      <w:r w:rsidRPr="002E7000">
        <w:rPr>
          <w:rFonts w:ascii="Arial" w:hAnsi="Arial"/>
          <w:sz w:val="24"/>
          <w:lang w:val="en-US"/>
        </w:rPr>
        <w:t>Qualcomm Incorporated</w:t>
      </w:r>
    </w:p>
    <w:p w14:paraId="38C7740A" w14:textId="66216C83" w:rsidR="00B45A3A" w:rsidRPr="002E7000" w:rsidRDefault="00DB3907" w:rsidP="00B45A3A">
      <w:pPr>
        <w:tabs>
          <w:tab w:val="left" w:pos="1985"/>
        </w:tabs>
        <w:ind w:left="1980" w:hanging="1980"/>
        <w:rPr>
          <w:rFonts w:ascii="Arial" w:hAnsi="Arial" w:cs="Arial"/>
          <w:sz w:val="24"/>
          <w:szCs w:val="24"/>
          <w:lang w:val="en-US"/>
        </w:rPr>
      </w:pPr>
      <w:r w:rsidRPr="002E7000">
        <w:rPr>
          <w:rFonts w:ascii="Arial" w:hAnsi="Arial"/>
          <w:b/>
          <w:sz w:val="24"/>
          <w:lang w:val="en-US"/>
        </w:rPr>
        <w:t>Title:</w:t>
      </w:r>
      <w:r w:rsidRPr="002E7000">
        <w:rPr>
          <w:rFonts w:ascii="Arial" w:hAnsi="Arial"/>
          <w:sz w:val="24"/>
          <w:lang w:val="en-US"/>
        </w:rPr>
        <w:t xml:space="preserve"> </w:t>
      </w:r>
      <w:r w:rsidRPr="002E7000">
        <w:rPr>
          <w:rFonts w:ascii="Arial" w:hAnsi="Arial"/>
          <w:sz w:val="24"/>
          <w:lang w:val="en-US"/>
        </w:rPr>
        <w:tab/>
      </w:r>
      <w:r w:rsidR="008A05FC">
        <w:rPr>
          <w:rFonts w:ascii="Arial" w:hAnsi="Arial"/>
          <w:sz w:val="24"/>
          <w:lang w:val="en-US"/>
        </w:rPr>
        <w:t xml:space="preserve">New methods of handling UEs with multiple TX ports </w:t>
      </w:r>
    </w:p>
    <w:p w14:paraId="0AA689DE" w14:textId="238594CC" w:rsidR="003123AE" w:rsidRPr="002E7000" w:rsidRDefault="00040DD3" w:rsidP="002D5209">
      <w:pPr>
        <w:tabs>
          <w:tab w:val="left" w:pos="1985"/>
        </w:tabs>
        <w:ind w:left="1980" w:hanging="1980"/>
        <w:rPr>
          <w:rFonts w:ascii="Arial" w:hAnsi="Arial"/>
          <w:sz w:val="24"/>
          <w:lang w:val="en-US"/>
        </w:rPr>
      </w:pPr>
      <w:r w:rsidRPr="002E7000">
        <w:rPr>
          <w:rFonts w:ascii="Arial" w:hAnsi="Arial"/>
          <w:b/>
          <w:sz w:val="24"/>
          <w:lang w:val="en-US"/>
        </w:rPr>
        <w:t>Agenda item:</w:t>
      </w:r>
      <w:r w:rsidR="000D7B61" w:rsidRPr="002E7000">
        <w:rPr>
          <w:rFonts w:ascii="Arial" w:hAnsi="Arial"/>
          <w:sz w:val="24"/>
          <w:lang w:val="en-US"/>
        </w:rPr>
        <w:tab/>
      </w:r>
      <w:r w:rsidR="00957D27">
        <w:rPr>
          <w:rFonts w:ascii="Arial" w:hAnsi="Arial"/>
          <w:sz w:val="24"/>
          <w:lang w:val="en-US"/>
        </w:rPr>
        <w:t>8.11.1</w:t>
      </w:r>
    </w:p>
    <w:p w14:paraId="6FE0B29D" w14:textId="07CF0456" w:rsidR="00DB3907" w:rsidRPr="002E7000" w:rsidRDefault="00DB3907" w:rsidP="002D5209">
      <w:pPr>
        <w:tabs>
          <w:tab w:val="left" w:pos="1985"/>
        </w:tabs>
        <w:ind w:left="1980" w:hanging="1980"/>
        <w:rPr>
          <w:rFonts w:ascii="Arial" w:hAnsi="Arial" w:cs="Arial"/>
          <w:sz w:val="24"/>
          <w:szCs w:val="24"/>
          <w:lang w:val="en-US"/>
        </w:rPr>
      </w:pPr>
      <w:r w:rsidRPr="002E7000">
        <w:rPr>
          <w:rFonts w:ascii="Arial" w:hAnsi="Arial"/>
          <w:b/>
          <w:sz w:val="24"/>
          <w:lang w:val="en-US"/>
        </w:rPr>
        <w:t>Document for:</w:t>
      </w:r>
      <w:r w:rsidR="00FF76CE" w:rsidRPr="002E7000">
        <w:rPr>
          <w:rFonts w:ascii="Arial" w:hAnsi="Arial"/>
          <w:sz w:val="24"/>
          <w:lang w:val="en-US"/>
        </w:rPr>
        <w:tab/>
      </w:r>
      <w:r w:rsidR="00B316D5">
        <w:rPr>
          <w:rFonts w:ascii="Arial" w:hAnsi="Arial"/>
          <w:sz w:val="24"/>
          <w:lang w:val="en-US"/>
        </w:rPr>
        <w:t>Approval</w:t>
      </w:r>
    </w:p>
    <w:p w14:paraId="1A311478" w14:textId="77777777" w:rsidR="00ED7522" w:rsidRPr="002E7000" w:rsidRDefault="000E0602" w:rsidP="006866E3">
      <w:pPr>
        <w:pStyle w:val="Heading1"/>
        <w:tabs>
          <w:tab w:val="clear" w:pos="432"/>
          <w:tab w:val="num" w:pos="522"/>
        </w:tabs>
        <w:ind w:left="522" w:hanging="522"/>
        <w:rPr>
          <w:lang w:val="en-US"/>
        </w:rPr>
      </w:pPr>
      <w:r w:rsidRPr="002E7000">
        <w:rPr>
          <w:lang w:val="en-US"/>
        </w:rPr>
        <w:t>Introduction</w:t>
      </w:r>
    </w:p>
    <w:p w14:paraId="67EAF491" w14:textId="707AEE36" w:rsidR="0080445A" w:rsidRPr="002E7000" w:rsidRDefault="00EC56A9" w:rsidP="0080445A">
      <w:pPr>
        <w:rPr>
          <w:color w:val="D0CECE" w:themeColor="background2" w:themeShade="E6"/>
        </w:rPr>
      </w:pPr>
      <w:r w:rsidRPr="002E7000">
        <w:t xml:space="preserve">Over the past several </w:t>
      </w:r>
      <w:r w:rsidR="008A05FC">
        <w:t xml:space="preserve">months RAN1 has been defining various methods to configure UEs with multiple TX ports for </w:t>
      </w:r>
      <w:r w:rsidR="00791443">
        <w:t>both</w:t>
      </w:r>
      <w:r w:rsidR="008A05FC">
        <w:t xml:space="preserve"> single </w:t>
      </w:r>
      <w:r w:rsidR="00BF7155">
        <w:t>and</w:t>
      </w:r>
      <w:r w:rsidR="008A05FC">
        <w:t xml:space="preserve"> multi-antenna transmission. The main goal of this work has been to boost </w:t>
      </w:r>
      <w:r w:rsidRPr="002E7000">
        <w:t xml:space="preserve">the overall UE transmit power.  This paper presents </w:t>
      </w:r>
      <w:r w:rsidR="008A05FC">
        <w:t xml:space="preserve">the </w:t>
      </w:r>
      <w:r w:rsidR="00ED79D7">
        <w:t>agreements reached thus far in RAN1</w:t>
      </w:r>
      <w:r w:rsidR="00BF7155">
        <w:t>.</w:t>
      </w:r>
    </w:p>
    <w:p w14:paraId="046266D4" w14:textId="77777777" w:rsidR="00B12FF0" w:rsidRPr="002E7000" w:rsidRDefault="006866E3" w:rsidP="00B12FF0">
      <w:pPr>
        <w:pStyle w:val="Heading1"/>
        <w:rPr>
          <w:lang w:val="en-US"/>
        </w:rPr>
      </w:pPr>
      <w:r w:rsidRPr="002E7000">
        <w:rPr>
          <w:lang w:val="en-US"/>
        </w:rPr>
        <w:t>Discussion</w:t>
      </w:r>
    </w:p>
    <w:p w14:paraId="63477403" w14:textId="51D5D45E" w:rsidR="00B12FF0" w:rsidRPr="002E7000" w:rsidRDefault="00ED79D7" w:rsidP="00B12FF0">
      <w:pPr>
        <w:pStyle w:val="Heading2"/>
        <w:rPr>
          <w:lang w:val="en-US"/>
        </w:rPr>
      </w:pPr>
      <w:r>
        <w:rPr>
          <w:lang w:val="en-US"/>
        </w:rPr>
        <w:t>Need</w:t>
      </w:r>
      <w:r w:rsidR="00B12FF0" w:rsidRPr="002E7000">
        <w:rPr>
          <w:lang w:val="en-US"/>
        </w:rPr>
        <w:t xml:space="preserve"> for enabling full power UL transmission</w:t>
      </w:r>
    </w:p>
    <w:p w14:paraId="5AD61FE3" w14:textId="07071713" w:rsidR="00B12FF0" w:rsidRPr="002E7000" w:rsidRDefault="00B12FF0" w:rsidP="00B12FF0">
      <w:pPr>
        <w:rPr>
          <w:lang w:val="en-US"/>
        </w:rPr>
      </w:pPr>
      <w:r w:rsidRPr="002E7000">
        <w:rPr>
          <w:lang w:val="en-US"/>
        </w:rPr>
        <w:t xml:space="preserve">In </w:t>
      </w:r>
      <w:r w:rsidR="008134FE">
        <w:rPr>
          <w:lang w:val="en-US"/>
        </w:rPr>
        <w:t xml:space="preserve">Rel-15 of </w:t>
      </w:r>
      <w:r w:rsidRPr="002E7000">
        <w:rPr>
          <w:lang w:val="en-US"/>
        </w:rPr>
        <w:t>TS38.21</w:t>
      </w:r>
      <w:r w:rsidR="00142DE4">
        <w:rPr>
          <w:lang w:val="en-US"/>
        </w:rPr>
        <w:t>1</w:t>
      </w:r>
      <w:r w:rsidR="008134FE">
        <w:rPr>
          <w:lang w:val="en-US"/>
        </w:rPr>
        <w:t>,</w:t>
      </w:r>
      <w:r w:rsidRPr="002E7000">
        <w:rPr>
          <w:lang w:val="en-US"/>
        </w:rPr>
        <w:t xml:space="preserve"> table 6.3.1.5-1 gives the TPMI matrix for single-layer transmission for UEs with two antenna </w:t>
      </w:r>
      <w:r w:rsidR="002309E8">
        <w:rPr>
          <w:lang w:val="en-US"/>
        </w:rPr>
        <w:t>connectors</w:t>
      </w:r>
      <w:r w:rsidRPr="002E7000">
        <w:rPr>
          <w:lang w:val="en-US"/>
        </w:rPr>
        <w:t>:</w:t>
      </w:r>
    </w:p>
    <w:p w14:paraId="7905F424" w14:textId="50A16600" w:rsidR="00B12FF0" w:rsidRPr="002E7000" w:rsidRDefault="00BC1382" w:rsidP="00BC1382">
      <w:pPr>
        <w:jc w:val="center"/>
        <w:rPr>
          <w:lang w:val="en-US"/>
        </w:rPr>
      </w:pPr>
      <w:r w:rsidRPr="002E7000">
        <w:rPr>
          <w:noProof/>
        </w:rPr>
        <w:drawing>
          <wp:inline distT="0" distB="0" distL="0" distR="0" wp14:anchorId="5AD2E13E" wp14:editId="67180028">
            <wp:extent cx="542925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9250" cy="704850"/>
                    </a:xfrm>
                    <a:prstGeom prst="rect">
                      <a:avLst/>
                    </a:prstGeom>
                  </pic:spPr>
                </pic:pic>
              </a:graphicData>
            </a:graphic>
          </wp:inline>
        </w:drawing>
      </w:r>
    </w:p>
    <w:p w14:paraId="3374DEF2" w14:textId="3B8BA15C" w:rsidR="00BC1382" w:rsidRPr="002E7000" w:rsidRDefault="00BC1382" w:rsidP="00BC1382">
      <w:pPr>
        <w:jc w:val="center"/>
        <w:rPr>
          <w:lang w:val="en-US"/>
        </w:rPr>
      </w:pPr>
      <w:r w:rsidRPr="002E7000">
        <w:rPr>
          <w:lang w:val="en-US"/>
        </w:rPr>
        <w:t>Table 1 – Precoding matrix for single-layer transmission using 2 antenna ports</w:t>
      </w:r>
    </w:p>
    <w:p w14:paraId="44390199" w14:textId="6ED10652" w:rsidR="00B12FF0" w:rsidRPr="002E7000" w:rsidRDefault="00ED79D7" w:rsidP="00B12FF0">
      <w:pPr>
        <w:rPr>
          <w:lang w:val="en-US"/>
        </w:rPr>
      </w:pPr>
      <w:r>
        <w:rPr>
          <w:lang w:val="en-US"/>
        </w:rPr>
        <w:t>In release 15 n</w:t>
      </w:r>
      <w:r w:rsidR="00B12FF0" w:rsidRPr="002E7000">
        <w:rPr>
          <w:lang w:val="en-US"/>
        </w:rPr>
        <w:t>on-coherent or partially/non-coherent UEs are restricted to using only TPMI indices 0</w:t>
      </w:r>
      <w:r w:rsidR="00084888" w:rsidRPr="002E7000">
        <w:rPr>
          <w:lang w:val="en-US"/>
        </w:rPr>
        <w:t xml:space="preserve"> </w:t>
      </w:r>
      <w:r w:rsidR="00B12FF0" w:rsidRPr="002E7000">
        <w:rPr>
          <w:lang w:val="en-US"/>
        </w:rPr>
        <w:t>and 1</w:t>
      </w:r>
      <w:r w:rsidR="008D7EAB" w:rsidRPr="002E7000">
        <w:rPr>
          <w:lang w:val="en-US"/>
        </w:rPr>
        <w:t xml:space="preserve"> highlighted in the above table. The remaining indices can only be used by coherent UEs. Power scaling rules outlined in section 7.1 of TS38.213 requires that the UL transmit power be scaled by the ratio of the non-zero PUSCH ports to the total configured ports. </w:t>
      </w:r>
      <w:r w:rsidR="00923DB7" w:rsidRPr="002E7000">
        <w:rPr>
          <w:lang w:val="en-US"/>
        </w:rPr>
        <w:t>Therefore,</w:t>
      </w:r>
      <w:r w:rsidR="008D7EAB" w:rsidRPr="002E7000">
        <w:rPr>
          <w:lang w:val="en-US"/>
        </w:rPr>
        <w:t xml:space="preserve"> for TP</w:t>
      </w:r>
      <w:r w:rsidR="006C33BF">
        <w:rPr>
          <w:lang w:val="en-US"/>
        </w:rPr>
        <w:t>M</w:t>
      </w:r>
      <w:r w:rsidR="008D7EAB" w:rsidRPr="002E7000">
        <w:rPr>
          <w:lang w:val="en-US"/>
        </w:rPr>
        <w:t>I indices</w:t>
      </w:r>
      <w:r w:rsidR="008A3139" w:rsidRPr="002E7000">
        <w:rPr>
          <w:lang w:val="en-US"/>
        </w:rPr>
        <w:t xml:space="preserve"> </w:t>
      </w:r>
      <w:r w:rsidR="002309E8">
        <w:rPr>
          <w:lang w:val="en-US"/>
        </w:rPr>
        <w:t xml:space="preserve">0 and 1 </w:t>
      </w:r>
      <w:r w:rsidR="008D7EAB" w:rsidRPr="002E7000">
        <w:rPr>
          <w:lang w:val="en-US"/>
        </w:rPr>
        <w:t xml:space="preserve">the power scaling factor is 0.5 meaning that the UL power is backed-off by 3dB of the total transmit power per TX chain. </w:t>
      </w:r>
      <w:r>
        <w:rPr>
          <w:lang w:val="en-US"/>
        </w:rPr>
        <w:t>Therefore</w:t>
      </w:r>
      <w:r w:rsidR="00533DA9" w:rsidRPr="002E7000">
        <w:rPr>
          <w:lang w:val="en-US"/>
        </w:rPr>
        <w:t xml:space="preserve">, </w:t>
      </w:r>
      <w:r w:rsidR="008D7EAB" w:rsidRPr="002E7000">
        <w:rPr>
          <w:lang w:val="en-US"/>
        </w:rPr>
        <w:t xml:space="preserve">a TX chain having a maximum output power of 23dBm </w:t>
      </w:r>
      <w:r w:rsidR="008A3139" w:rsidRPr="002E7000">
        <w:rPr>
          <w:lang w:val="en-US"/>
        </w:rPr>
        <w:t>can</w:t>
      </w:r>
      <w:r w:rsidR="008D7EAB" w:rsidRPr="002E7000">
        <w:rPr>
          <w:lang w:val="en-US"/>
        </w:rPr>
        <w:t xml:space="preserve"> </w:t>
      </w:r>
      <w:r w:rsidR="008134FE">
        <w:rPr>
          <w:lang w:val="en-US"/>
        </w:rPr>
        <w:t xml:space="preserve">never </w:t>
      </w:r>
      <w:r w:rsidR="008D7EAB" w:rsidRPr="002E7000">
        <w:rPr>
          <w:lang w:val="en-US"/>
        </w:rPr>
        <w:t xml:space="preserve">transmit </w:t>
      </w:r>
      <w:r w:rsidR="008134FE">
        <w:rPr>
          <w:lang w:val="en-US"/>
        </w:rPr>
        <w:t xml:space="preserve">at full power and is limited to </w:t>
      </w:r>
      <w:r w:rsidR="008D7EAB" w:rsidRPr="002E7000">
        <w:rPr>
          <w:lang w:val="en-US"/>
        </w:rPr>
        <w:t xml:space="preserve">a maximum </w:t>
      </w:r>
      <w:r w:rsidR="008134FE">
        <w:rPr>
          <w:lang w:val="en-US"/>
        </w:rPr>
        <w:t xml:space="preserve">power </w:t>
      </w:r>
      <w:r w:rsidR="008D7EAB" w:rsidRPr="002E7000">
        <w:rPr>
          <w:lang w:val="en-US"/>
        </w:rPr>
        <w:t xml:space="preserve">of 20dBm </w:t>
      </w:r>
      <w:r w:rsidR="008A3139" w:rsidRPr="002E7000">
        <w:rPr>
          <w:lang w:val="en-US"/>
        </w:rPr>
        <w:t>with</w:t>
      </w:r>
      <w:r w:rsidR="008D7EAB" w:rsidRPr="002E7000">
        <w:rPr>
          <w:lang w:val="en-US"/>
        </w:rPr>
        <w:t xml:space="preserve"> these TP</w:t>
      </w:r>
      <w:r w:rsidR="008134FE">
        <w:rPr>
          <w:lang w:val="en-US"/>
        </w:rPr>
        <w:t>M</w:t>
      </w:r>
      <w:r w:rsidR="008D7EAB" w:rsidRPr="002E7000">
        <w:rPr>
          <w:lang w:val="en-US"/>
        </w:rPr>
        <w:t>I configuration</w:t>
      </w:r>
      <w:r>
        <w:rPr>
          <w:lang w:val="en-US"/>
        </w:rPr>
        <w:t>s</w:t>
      </w:r>
      <w:r w:rsidR="008D7EAB" w:rsidRPr="002E7000">
        <w:rPr>
          <w:lang w:val="en-US"/>
        </w:rPr>
        <w:t>.</w:t>
      </w:r>
      <w:r w:rsidR="00C66307">
        <w:rPr>
          <w:lang w:val="en-US"/>
        </w:rPr>
        <w:t xml:space="preserve"> </w:t>
      </w:r>
      <w:r w:rsidR="006F00C9">
        <w:rPr>
          <w:lang w:val="en-US"/>
        </w:rPr>
        <w:t xml:space="preserve">Also, the transmission will be from one </w:t>
      </w:r>
      <w:r w:rsidR="002309E8">
        <w:rPr>
          <w:lang w:val="en-US"/>
        </w:rPr>
        <w:t xml:space="preserve">of the two </w:t>
      </w:r>
      <w:r w:rsidR="006F00C9">
        <w:rPr>
          <w:lang w:val="en-US"/>
        </w:rPr>
        <w:t>antenna connector</w:t>
      </w:r>
      <w:r w:rsidR="002309E8">
        <w:rPr>
          <w:lang w:val="en-US"/>
        </w:rPr>
        <w:t>s at any given time</w:t>
      </w:r>
      <w:r w:rsidR="006F00C9">
        <w:rPr>
          <w:lang w:val="en-US"/>
        </w:rPr>
        <w:t xml:space="preserve">. </w:t>
      </w:r>
      <w:r w:rsidR="00C66307">
        <w:rPr>
          <w:lang w:val="en-US"/>
        </w:rPr>
        <w:t xml:space="preserve">As we do not know which antenna connector is transmitting the test equipment measuring transmit power would have to take measurements </w:t>
      </w:r>
      <w:r w:rsidR="002309E8">
        <w:rPr>
          <w:lang w:val="en-US"/>
        </w:rPr>
        <w:t xml:space="preserve">on </w:t>
      </w:r>
      <w:r w:rsidR="00C66307">
        <w:rPr>
          <w:lang w:val="en-US"/>
        </w:rPr>
        <w:t xml:space="preserve">each antenna connector.  </w:t>
      </w:r>
    </w:p>
    <w:p w14:paraId="00D867A1" w14:textId="02C7C66D" w:rsidR="002309E8" w:rsidRPr="000735C7" w:rsidRDefault="002309E8" w:rsidP="002309E8">
      <w:pPr>
        <w:rPr>
          <w:b/>
        </w:rPr>
      </w:pPr>
      <w:r w:rsidRPr="002E7000">
        <w:rPr>
          <w:b/>
        </w:rPr>
        <w:t>Observation</w:t>
      </w:r>
      <w:r>
        <w:rPr>
          <w:b/>
        </w:rPr>
        <w:t>1</w:t>
      </w:r>
      <w:r w:rsidRPr="002E7000">
        <w:rPr>
          <w:b/>
        </w:rPr>
        <w:t xml:space="preserve">: </w:t>
      </w:r>
      <w:r>
        <w:rPr>
          <w:b/>
        </w:rPr>
        <w:t xml:space="preserve">In Rel-15 a UE transmitting a single layer over 2 antenna connectors can only transmit a maximum </w:t>
      </w:r>
      <w:r w:rsidR="00E32D80">
        <w:rPr>
          <w:b/>
        </w:rPr>
        <w:t>o</w:t>
      </w:r>
      <w:r>
        <w:rPr>
          <w:b/>
        </w:rPr>
        <w:t>f full power -3dB on any one connector at a time.</w:t>
      </w:r>
      <w:r w:rsidR="00DD18F5">
        <w:rPr>
          <w:b/>
        </w:rPr>
        <w:t xml:space="preserve"> </w:t>
      </w:r>
    </w:p>
    <w:p w14:paraId="70039C76" w14:textId="77777777" w:rsidR="008844D1" w:rsidRPr="002E7000" w:rsidRDefault="008844D1" w:rsidP="00B12FF0">
      <w:pPr>
        <w:rPr>
          <w:lang w:val="en-US"/>
        </w:rPr>
      </w:pPr>
    </w:p>
    <w:p w14:paraId="0581DC6F" w14:textId="66AF97EC" w:rsidR="00533DA9" w:rsidRPr="002E7000" w:rsidRDefault="007A726A" w:rsidP="00B12FF0">
      <w:pPr>
        <w:pStyle w:val="Heading2"/>
        <w:rPr>
          <w:lang w:val="en-US"/>
        </w:rPr>
      </w:pPr>
      <w:r w:rsidRPr="002E7000">
        <w:rPr>
          <w:lang w:val="en-US"/>
        </w:rPr>
        <w:t>Methods for</w:t>
      </w:r>
      <w:r w:rsidR="00533DA9" w:rsidRPr="002E7000">
        <w:rPr>
          <w:lang w:val="en-US"/>
        </w:rPr>
        <w:t xml:space="preserve"> enabling full power UL transmission</w:t>
      </w:r>
    </w:p>
    <w:p w14:paraId="1CDEC735" w14:textId="0F5F0A5D" w:rsidR="008844D1" w:rsidRPr="002E7000" w:rsidRDefault="00ED79D7" w:rsidP="008844D1">
      <w:pPr>
        <w:rPr>
          <w:lang w:val="en-US"/>
        </w:rPr>
      </w:pPr>
      <w:r>
        <w:rPr>
          <w:lang w:val="en-US"/>
        </w:rPr>
        <w:t xml:space="preserve">As UEs </w:t>
      </w:r>
      <w:r w:rsidR="003D7115">
        <w:rPr>
          <w:lang w:val="en-US"/>
        </w:rPr>
        <w:t>can have multiple TX chains</w:t>
      </w:r>
      <w:r w:rsidR="006C33BF">
        <w:rPr>
          <w:lang w:val="en-US"/>
        </w:rPr>
        <w:t>,</w:t>
      </w:r>
      <w:r w:rsidR="003D7115">
        <w:rPr>
          <w:lang w:val="en-US"/>
        </w:rPr>
        <w:t xml:space="preserve"> each hav</w:t>
      </w:r>
      <w:r w:rsidR="00C43A51">
        <w:rPr>
          <w:lang w:val="en-US"/>
        </w:rPr>
        <w:t>ing</w:t>
      </w:r>
      <w:r w:rsidR="003D7115">
        <w:rPr>
          <w:lang w:val="en-US"/>
        </w:rPr>
        <w:t xml:space="preserve"> different </w:t>
      </w:r>
      <w:r w:rsidR="00C43A51">
        <w:rPr>
          <w:lang w:val="en-US"/>
        </w:rPr>
        <w:t xml:space="preserve">maximum </w:t>
      </w:r>
      <w:r w:rsidR="003D7115">
        <w:rPr>
          <w:lang w:val="en-US"/>
        </w:rPr>
        <w:t xml:space="preserve">output </w:t>
      </w:r>
      <w:r w:rsidR="004F35CB">
        <w:rPr>
          <w:lang w:val="en-US"/>
        </w:rPr>
        <w:t>powers, RAN</w:t>
      </w:r>
      <w:r>
        <w:rPr>
          <w:lang w:val="en-US"/>
        </w:rPr>
        <w:t>1 decided to define</w:t>
      </w:r>
      <w:r w:rsidR="003D7115">
        <w:rPr>
          <w:lang w:val="en-US"/>
        </w:rPr>
        <w:t xml:space="preserve"> </w:t>
      </w:r>
      <w:r w:rsidR="003D7115" w:rsidRPr="002E7000">
        <w:rPr>
          <w:lang w:val="en-US"/>
        </w:rPr>
        <w:t>non-coherent and partial/non-coherent</w:t>
      </w:r>
      <w:r>
        <w:rPr>
          <w:lang w:val="en-US"/>
        </w:rPr>
        <w:t xml:space="preserve"> UEs as having </w:t>
      </w:r>
      <w:r w:rsidR="003D7115">
        <w:rPr>
          <w:lang w:val="en-US"/>
        </w:rPr>
        <w:t>1</w:t>
      </w:r>
      <w:r>
        <w:rPr>
          <w:lang w:val="en-US"/>
        </w:rPr>
        <w:t xml:space="preserve"> of 3 possible capabilities </w:t>
      </w:r>
      <w:r w:rsidR="003D7115">
        <w:rPr>
          <w:lang w:val="en-US"/>
        </w:rPr>
        <w:t xml:space="preserve">as listed below: </w:t>
      </w:r>
    </w:p>
    <w:p w14:paraId="3B3537D2" w14:textId="77777777" w:rsidR="00470A37" w:rsidRPr="002E7000" w:rsidRDefault="00470A37" w:rsidP="00470A37">
      <w:pPr>
        <w:numPr>
          <w:ilvl w:val="0"/>
          <w:numId w:val="36"/>
        </w:numPr>
        <w:spacing w:after="0"/>
        <w:rPr>
          <w:i/>
          <w:sz w:val="24"/>
        </w:rPr>
      </w:pPr>
      <w:r w:rsidRPr="002E7000">
        <w:rPr>
          <w:i/>
          <w:sz w:val="24"/>
        </w:rPr>
        <w:t xml:space="preserve">UE capability 1: for the UE to support full Tx power in UL transmission, full rated PAs on each Tx chain is supported with a new UE capability. </w:t>
      </w:r>
    </w:p>
    <w:p w14:paraId="17239978" w14:textId="31E725A6" w:rsidR="00470A37" w:rsidRPr="002E7000" w:rsidRDefault="00470A37" w:rsidP="00470A37">
      <w:pPr>
        <w:numPr>
          <w:ilvl w:val="0"/>
          <w:numId w:val="36"/>
        </w:numPr>
        <w:spacing w:after="0"/>
        <w:rPr>
          <w:i/>
          <w:sz w:val="24"/>
        </w:rPr>
      </w:pPr>
      <w:r w:rsidRPr="002E7000">
        <w:rPr>
          <w:i/>
          <w:sz w:val="24"/>
        </w:rPr>
        <w:t xml:space="preserve">UE capability 2: for the UE to support full Tx power in UL transmission, no Tx chain is assumed to deliver full power with the new UE capability </w:t>
      </w:r>
    </w:p>
    <w:p w14:paraId="001928A9" w14:textId="77777777" w:rsidR="00470A37" w:rsidRPr="002E7000" w:rsidRDefault="00470A37" w:rsidP="00470A37">
      <w:pPr>
        <w:numPr>
          <w:ilvl w:val="0"/>
          <w:numId w:val="36"/>
        </w:numPr>
        <w:spacing w:after="0"/>
        <w:rPr>
          <w:i/>
          <w:sz w:val="24"/>
        </w:rPr>
      </w:pPr>
      <w:r w:rsidRPr="002E7000">
        <w:rPr>
          <w:rFonts w:hint="eastAsia"/>
          <w:i/>
          <w:sz w:val="24"/>
        </w:rPr>
        <w:t>UE capability 3:</w:t>
      </w:r>
      <w:r w:rsidRPr="002E7000">
        <w:rPr>
          <w:i/>
          <w:sz w:val="24"/>
        </w:rPr>
        <w:t xml:space="preserve"> for the UE to support full Tx power in UL transmission, subset of Tx chains with full rated PAs is supported with a new UE capability.</w:t>
      </w:r>
    </w:p>
    <w:p w14:paraId="07E756C9" w14:textId="50F91E0E" w:rsidR="0098454C" w:rsidRPr="003D7115" w:rsidRDefault="0098454C" w:rsidP="00A104DA">
      <w:pPr>
        <w:rPr>
          <w:color w:val="FF0000"/>
          <w:highlight w:val="yellow"/>
        </w:rPr>
      </w:pPr>
    </w:p>
    <w:p w14:paraId="631B0762" w14:textId="77777777" w:rsidR="005E690C" w:rsidRPr="002E7000" w:rsidRDefault="005E690C" w:rsidP="005E690C">
      <w:pPr>
        <w:jc w:val="center"/>
      </w:pPr>
    </w:p>
    <w:p w14:paraId="2FE28CE4" w14:textId="5CE97A2A" w:rsidR="005753CB" w:rsidRPr="002E7000" w:rsidRDefault="008A4C87" w:rsidP="00BB7E7A">
      <w:r w:rsidRPr="002E7000">
        <w:t>In RAN1#</w:t>
      </w:r>
      <w:r w:rsidR="00BC1382" w:rsidRPr="002E7000">
        <w:t>97</w:t>
      </w:r>
      <w:r w:rsidR="00CC3676" w:rsidRPr="002E7000">
        <w:t xml:space="preserve"> [</w:t>
      </w:r>
      <w:r w:rsidR="006C33BF">
        <w:t>1</w:t>
      </w:r>
      <w:r w:rsidR="00CC3676" w:rsidRPr="002E7000">
        <w:t>]</w:t>
      </w:r>
      <w:r w:rsidR="00CA0C2C" w:rsidRPr="002E7000">
        <w:t xml:space="preserve"> </w:t>
      </w:r>
      <w:r w:rsidR="00BC1382" w:rsidRPr="002E7000">
        <w:t xml:space="preserve">it was further </w:t>
      </w:r>
      <w:r w:rsidR="00EA33DB" w:rsidRPr="002E7000">
        <w:t>agreed</w:t>
      </w:r>
      <w:r w:rsidR="00BC1382" w:rsidRPr="002E7000">
        <w:t xml:space="preserve"> that for non-coherent and partial/non-coherent devices </w:t>
      </w:r>
      <w:r w:rsidR="00877F67" w:rsidRPr="002E7000">
        <w:t xml:space="preserve">having capabilities 2 or </w:t>
      </w:r>
      <w:r w:rsidR="00EA33DB" w:rsidRPr="002E7000">
        <w:t xml:space="preserve">3 </w:t>
      </w:r>
      <w:r w:rsidR="00BC1382" w:rsidRPr="002E7000">
        <w:t xml:space="preserve">the UE can </w:t>
      </w:r>
      <w:r w:rsidR="005B2255">
        <w:t xml:space="preserve">have one of </w:t>
      </w:r>
      <w:r w:rsidR="00BC1382" w:rsidRPr="002E7000">
        <w:t xml:space="preserve">2 </w:t>
      </w:r>
      <w:r w:rsidR="000735C7">
        <w:t xml:space="preserve">optional </w:t>
      </w:r>
      <w:r w:rsidR="00E237EC">
        <w:t>mod</w:t>
      </w:r>
      <w:r w:rsidR="002E22A4">
        <w:t>e</w:t>
      </w:r>
      <w:r w:rsidR="00E237EC" w:rsidRPr="002E7000">
        <w:t>s</w:t>
      </w:r>
      <w:r w:rsidR="00BC1382" w:rsidRPr="002E7000">
        <w:t xml:space="preserve"> of operation referred to as mode 1 and mode</w:t>
      </w:r>
      <w:r w:rsidR="00F52D42" w:rsidRPr="002E7000">
        <w:t xml:space="preserve"> </w:t>
      </w:r>
      <w:r w:rsidR="00BC1382" w:rsidRPr="002E7000">
        <w:t>2</w:t>
      </w:r>
      <w:r w:rsidR="00DD5985">
        <w:t xml:space="preserve"> </w:t>
      </w:r>
      <w:r w:rsidR="0015089C">
        <w:t xml:space="preserve">which </w:t>
      </w:r>
      <w:r w:rsidR="00E04A86">
        <w:t>are de</w:t>
      </w:r>
      <w:r w:rsidR="00E760BA">
        <w:t>clared as UE capabilities</w:t>
      </w:r>
      <w:r w:rsidR="00DD5985">
        <w:t>.</w:t>
      </w:r>
    </w:p>
    <w:p w14:paraId="43F765F8" w14:textId="2E11715A" w:rsidR="00FC46F8" w:rsidRDefault="00BC1382" w:rsidP="00BC1382">
      <w:r w:rsidRPr="002E7000">
        <w:t>In mode</w:t>
      </w:r>
      <w:r w:rsidR="00F52D42" w:rsidRPr="002E7000">
        <w:t xml:space="preserve"> </w:t>
      </w:r>
      <w:r w:rsidRPr="002E7000">
        <w:t>1 TPMI</w:t>
      </w:r>
      <w:r w:rsidR="007C30AE">
        <w:t xml:space="preserve"> 2</w:t>
      </w:r>
      <w:r w:rsidRPr="002E7000">
        <w:t xml:space="preserve"> </w:t>
      </w:r>
      <w:r w:rsidR="007C30AE">
        <w:t>from</w:t>
      </w:r>
      <w:r w:rsidR="00EB7BC7">
        <w:t xml:space="preserve"> table1</w:t>
      </w:r>
      <w:r w:rsidR="000F751B" w:rsidRPr="002E7000">
        <w:t xml:space="preserve"> is introduced </w:t>
      </w:r>
      <w:r w:rsidR="007C30AE">
        <w:t xml:space="preserve">for single layer transmission over </w:t>
      </w:r>
      <w:r w:rsidR="00E32D80">
        <w:t>two</w:t>
      </w:r>
      <w:r w:rsidR="007C30AE">
        <w:t xml:space="preserve"> antenna</w:t>
      </w:r>
      <w:r w:rsidR="00E32D80">
        <w:t xml:space="preserve"> ports. Recall that </w:t>
      </w:r>
      <w:r w:rsidR="00247A9F" w:rsidRPr="002E7000">
        <w:t>full power</w:t>
      </w:r>
      <w:r w:rsidR="002A795A" w:rsidRPr="002E7000">
        <w:t xml:space="preserve"> UL</w:t>
      </w:r>
      <w:r w:rsidR="00247A9F" w:rsidRPr="002E7000">
        <w:t xml:space="preserve"> transmis</w:t>
      </w:r>
      <w:r w:rsidR="002A795A" w:rsidRPr="002E7000">
        <w:t xml:space="preserve">sion </w:t>
      </w:r>
      <w:r w:rsidRPr="002E7000">
        <w:t>is not achievable</w:t>
      </w:r>
      <w:r w:rsidR="007C30AE">
        <w:t xml:space="preserve"> with </w:t>
      </w:r>
      <w:r w:rsidR="007D2C03">
        <w:t>eith</w:t>
      </w:r>
      <w:r w:rsidR="002D69F2">
        <w:t xml:space="preserve">er </w:t>
      </w:r>
      <w:r w:rsidR="007C30AE">
        <w:t xml:space="preserve">TPMI 0 </w:t>
      </w:r>
      <w:r w:rsidR="002D69F2">
        <w:t>or</w:t>
      </w:r>
      <w:r w:rsidR="007C30AE">
        <w:t xml:space="preserve"> 1. </w:t>
      </w:r>
      <w:r w:rsidR="00E32D80">
        <w:t>A</w:t>
      </w:r>
      <w:r w:rsidR="003E1ECA" w:rsidRPr="002E7000">
        <w:t xml:space="preserve"> Rel-16 UE having capability 2 or 3</w:t>
      </w:r>
      <w:r w:rsidR="00454AEE" w:rsidRPr="002E7000">
        <w:t xml:space="preserve"> and</w:t>
      </w:r>
      <w:r w:rsidR="003E1ECA" w:rsidRPr="002E7000">
        <w:t xml:space="preserve"> transmitting a single layer over </w:t>
      </w:r>
      <w:r w:rsidR="00E32D80">
        <w:t>two</w:t>
      </w:r>
      <w:r w:rsidR="003E1ECA" w:rsidRPr="002E7000">
        <w:t xml:space="preserve"> antenna ports can use TPMI</w:t>
      </w:r>
      <w:r w:rsidR="007C30AE">
        <w:t xml:space="preserve"> 2</w:t>
      </w:r>
      <w:r w:rsidR="003E1ECA" w:rsidRPr="002E7000">
        <w:t xml:space="preserve"> precoder </w:t>
      </w:r>
      <w:r w:rsidR="00760687">
        <w:t xml:space="preserve">setting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w:r w:rsidR="00C16D40">
        <w:t xml:space="preserve"> to achieve full power by transmitting on </w:t>
      </w:r>
      <w:r w:rsidR="00E32D80">
        <w:t xml:space="preserve">two </w:t>
      </w:r>
      <w:r w:rsidR="00C16D40">
        <w:t xml:space="preserve">chains simultaneously. </w:t>
      </w:r>
      <w:r w:rsidR="00E32D80">
        <w:t>A</w:t>
      </w:r>
      <w:r w:rsidR="00907ED4">
        <w:t xml:space="preserve"> UE </w:t>
      </w:r>
      <w:r w:rsidR="00E32D80">
        <w:t>in</w:t>
      </w:r>
      <w:r w:rsidR="00907ED4">
        <w:t xml:space="preserve"> this mode can be tested by summing the power on both </w:t>
      </w:r>
      <w:r w:rsidR="00E32D80">
        <w:t>antenna connectors</w:t>
      </w:r>
      <w:r w:rsidR="00A57E0C">
        <w:t>.</w:t>
      </w:r>
      <w:r w:rsidR="00907ED4">
        <w:t xml:space="preserve"> For Rel</w:t>
      </w:r>
      <w:r w:rsidR="00A80344">
        <w:t>-</w:t>
      </w:r>
      <w:r w:rsidR="00907ED4">
        <w:t xml:space="preserve">15 the maximum observed power </w:t>
      </w:r>
      <w:r w:rsidR="00CA1A71">
        <w:t xml:space="preserve">summed across </w:t>
      </w:r>
      <w:r w:rsidR="00E32D80">
        <w:t>both</w:t>
      </w:r>
      <w:r w:rsidR="00CA1A71">
        <w:t xml:space="preserve"> </w:t>
      </w:r>
      <w:r w:rsidR="003B1818">
        <w:t>antennae</w:t>
      </w:r>
      <w:r w:rsidR="00CA1A71">
        <w:t xml:space="preserve"> </w:t>
      </w:r>
      <w:r w:rsidR="003B1818">
        <w:t>is</w:t>
      </w:r>
      <w:r w:rsidR="00A80344">
        <w:t xml:space="preserve"> </w:t>
      </w:r>
      <w:r w:rsidR="00E32D80">
        <w:t>full power -</w:t>
      </w:r>
      <w:r w:rsidR="00907ED4">
        <w:t>3dB, while for Rel</w:t>
      </w:r>
      <w:r w:rsidR="00A80344">
        <w:t>-</w:t>
      </w:r>
      <w:r w:rsidR="00907ED4">
        <w:t xml:space="preserve">16 </w:t>
      </w:r>
      <w:r w:rsidR="00E32D80">
        <w:t xml:space="preserve">full </w:t>
      </w:r>
      <w:r w:rsidR="00907ED4">
        <w:t>power should be observed</w:t>
      </w:r>
      <w:r w:rsidR="00A57E0C">
        <w:t>.</w:t>
      </w:r>
      <w:r w:rsidR="00C66307">
        <w:t xml:space="preserve"> </w:t>
      </w:r>
    </w:p>
    <w:p w14:paraId="7124C003" w14:textId="3E8B910E" w:rsidR="00142B3F" w:rsidRPr="002E7000" w:rsidRDefault="00E33916" w:rsidP="00BC1382">
      <w:pPr>
        <w:rPr>
          <w:b/>
        </w:rPr>
      </w:pPr>
      <w:r w:rsidRPr="002E7000">
        <w:rPr>
          <w:b/>
        </w:rPr>
        <w:t>Observation</w:t>
      </w:r>
      <w:r w:rsidR="000735C7">
        <w:rPr>
          <w:b/>
        </w:rPr>
        <w:t>2</w:t>
      </w:r>
      <w:r w:rsidR="002536E8" w:rsidRPr="002E7000">
        <w:rPr>
          <w:b/>
        </w:rPr>
        <w:t xml:space="preserve">: </w:t>
      </w:r>
      <w:r w:rsidR="00907ED4">
        <w:rPr>
          <w:b/>
        </w:rPr>
        <w:t>In Rel-1</w:t>
      </w:r>
      <w:r w:rsidR="000735C7">
        <w:rPr>
          <w:b/>
        </w:rPr>
        <w:t>6</w:t>
      </w:r>
      <w:r w:rsidR="00907ED4">
        <w:rPr>
          <w:b/>
        </w:rPr>
        <w:t xml:space="preserve"> </w:t>
      </w:r>
      <w:r w:rsidR="002536E8" w:rsidRPr="002E7000">
        <w:rPr>
          <w:b/>
        </w:rPr>
        <w:t>M</w:t>
      </w:r>
      <w:r w:rsidR="005C0C29" w:rsidRPr="002E7000">
        <w:rPr>
          <w:b/>
        </w:rPr>
        <w:t>ode</w:t>
      </w:r>
      <w:r w:rsidR="003B1818">
        <w:rPr>
          <w:b/>
        </w:rPr>
        <w:t xml:space="preserve"> </w:t>
      </w:r>
      <w:r w:rsidR="005C0C29" w:rsidRPr="002E7000">
        <w:rPr>
          <w:b/>
        </w:rPr>
        <w:t xml:space="preserve">1 enables full power transmission </w:t>
      </w:r>
      <w:r w:rsidR="000735C7">
        <w:rPr>
          <w:b/>
        </w:rPr>
        <w:t xml:space="preserve">of a single layer </w:t>
      </w:r>
      <w:r w:rsidR="005C0C29" w:rsidRPr="002E7000">
        <w:rPr>
          <w:b/>
        </w:rPr>
        <w:t xml:space="preserve">by allowing the use </w:t>
      </w:r>
      <w:r w:rsidR="00435319" w:rsidRPr="002E7000">
        <w:rPr>
          <w:b/>
        </w:rPr>
        <w:t xml:space="preserve">of </w:t>
      </w:r>
      <w:r w:rsidR="00435319">
        <w:rPr>
          <w:b/>
        </w:rPr>
        <w:t>TPMI</w:t>
      </w:r>
      <w:r w:rsidR="008142D9">
        <w:rPr>
          <w:b/>
        </w:rPr>
        <w:t xml:space="preserve"> 2</w:t>
      </w:r>
      <w:r w:rsidR="005C0C29" w:rsidRPr="002E7000">
        <w:rPr>
          <w:b/>
        </w:rPr>
        <w:t xml:space="preserve"> precoder</w:t>
      </w:r>
      <w:r w:rsidR="008142D9">
        <w:rPr>
          <w:b/>
        </w:rPr>
        <w:t xml:space="preserve"> setting which enables simultaneous transmission over 2 antenna connectors</w:t>
      </w:r>
    </w:p>
    <w:p w14:paraId="603E7892" w14:textId="33B32F54" w:rsidR="00003923" w:rsidRPr="0000385D" w:rsidRDefault="00CE7BD3" w:rsidP="00EE4D07">
      <w:pPr>
        <w:rPr>
          <w:strike/>
        </w:rPr>
      </w:pPr>
      <w:r>
        <w:rPr>
          <w:lang w:val="en-US"/>
        </w:rPr>
        <w:t xml:space="preserve">In mode2 the UE can be configured for </w:t>
      </w:r>
      <w:r w:rsidR="00757C44">
        <w:rPr>
          <w:lang w:val="en-US"/>
        </w:rPr>
        <w:t xml:space="preserve">transmission over </w:t>
      </w:r>
      <w:r>
        <w:rPr>
          <w:lang w:val="en-US"/>
        </w:rPr>
        <w:t>1 or 2</w:t>
      </w:r>
      <w:r w:rsidR="00757C44">
        <w:rPr>
          <w:lang w:val="en-US"/>
        </w:rPr>
        <w:t xml:space="preserve"> </w:t>
      </w:r>
      <w:r>
        <w:rPr>
          <w:lang w:val="en-US"/>
        </w:rPr>
        <w:t>port</w:t>
      </w:r>
      <w:r w:rsidR="00757C44">
        <w:rPr>
          <w:lang w:val="en-US"/>
        </w:rPr>
        <w:t>s</w:t>
      </w:r>
      <w:r w:rsidR="00B92094">
        <w:rPr>
          <w:lang w:val="en-US"/>
        </w:rPr>
        <w:t xml:space="preserve">. </w:t>
      </w:r>
      <w:r w:rsidR="008142D9">
        <w:rPr>
          <w:lang w:val="en-US"/>
        </w:rPr>
        <w:t xml:space="preserve">In </w:t>
      </w:r>
      <w:r w:rsidR="00B92094">
        <w:rPr>
          <w:lang w:val="en-US"/>
        </w:rPr>
        <w:t xml:space="preserve">a 2 </w:t>
      </w:r>
      <w:r w:rsidR="00DD5985">
        <w:rPr>
          <w:lang w:val="en-US"/>
        </w:rPr>
        <w:t>antenna</w:t>
      </w:r>
      <w:r w:rsidR="00B92094">
        <w:rPr>
          <w:lang w:val="en-US"/>
        </w:rPr>
        <w:t xml:space="preserve"> UE</w:t>
      </w:r>
      <w:r w:rsidR="00757C44">
        <w:rPr>
          <w:lang w:val="en-US"/>
        </w:rPr>
        <w:t xml:space="preserve"> full power transmission is possible by mapping </w:t>
      </w:r>
      <w:r w:rsidR="008142D9">
        <w:rPr>
          <w:lang w:val="en-US"/>
        </w:rPr>
        <w:t xml:space="preserve">1 </w:t>
      </w:r>
      <w:r w:rsidR="00757C44">
        <w:rPr>
          <w:lang w:val="en-US"/>
        </w:rPr>
        <w:t xml:space="preserve">logical </w:t>
      </w:r>
      <w:r w:rsidR="008142D9">
        <w:rPr>
          <w:lang w:val="en-US"/>
        </w:rPr>
        <w:t xml:space="preserve">port </w:t>
      </w:r>
      <w:r w:rsidR="00757C44">
        <w:rPr>
          <w:lang w:val="en-US"/>
        </w:rPr>
        <w:t xml:space="preserve">to both antennae. </w:t>
      </w:r>
      <w:r w:rsidR="00B636EF">
        <w:rPr>
          <w:lang w:val="en-US"/>
        </w:rPr>
        <w:t xml:space="preserve">In this mode of </w:t>
      </w:r>
      <w:r w:rsidR="002050AE">
        <w:rPr>
          <w:lang w:val="en-US"/>
        </w:rPr>
        <w:t>operation,</w:t>
      </w:r>
      <w:r w:rsidR="00B636EF">
        <w:rPr>
          <w:lang w:val="en-US"/>
        </w:rPr>
        <w:t xml:space="preserve"> the sum of the power over the 2 antenna connectors should equal</w:t>
      </w:r>
      <w:r w:rsidR="002050AE">
        <w:rPr>
          <w:lang w:val="en-US"/>
        </w:rPr>
        <w:t xml:space="preserve"> full</w:t>
      </w:r>
      <w:r w:rsidR="00B636EF">
        <w:rPr>
          <w:lang w:val="en-US"/>
        </w:rPr>
        <w:t xml:space="preserve"> power. </w:t>
      </w:r>
      <w:r w:rsidR="00757C44">
        <w:rPr>
          <w:lang w:val="en-US"/>
        </w:rPr>
        <w:t xml:space="preserve">In the </w:t>
      </w:r>
      <w:r w:rsidR="002050AE">
        <w:rPr>
          <w:lang w:val="en-US"/>
        </w:rPr>
        <w:t>2-port</w:t>
      </w:r>
      <w:r w:rsidR="008142D9">
        <w:rPr>
          <w:lang w:val="en-US"/>
        </w:rPr>
        <w:t xml:space="preserve"> configuration</w:t>
      </w:r>
      <w:r w:rsidR="00757C44">
        <w:rPr>
          <w:lang w:val="en-US"/>
        </w:rPr>
        <w:t xml:space="preserve"> each port is mapped to a single antenna and the Rel-15 scaling rules apply so the maximum power that </w:t>
      </w:r>
      <w:r w:rsidR="008142D9">
        <w:rPr>
          <w:lang w:val="en-US"/>
        </w:rPr>
        <w:t xml:space="preserve">can </w:t>
      </w:r>
      <w:r w:rsidR="001F3514">
        <w:rPr>
          <w:lang w:val="en-US"/>
        </w:rPr>
        <w:t>be transmit</w:t>
      </w:r>
      <w:r w:rsidR="00757C44">
        <w:rPr>
          <w:lang w:val="en-US"/>
        </w:rPr>
        <w:t xml:space="preserve"> </w:t>
      </w:r>
      <w:r w:rsidR="00B636EF">
        <w:rPr>
          <w:lang w:val="en-US"/>
        </w:rPr>
        <w:t xml:space="preserve">at any one time </w:t>
      </w:r>
      <w:r w:rsidR="00757C44">
        <w:rPr>
          <w:lang w:val="en-US"/>
        </w:rPr>
        <w:t>is</w:t>
      </w:r>
      <w:r w:rsidR="008142D9">
        <w:rPr>
          <w:lang w:val="en-US"/>
        </w:rPr>
        <w:t xml:space="preserve"> </w:t>
      </w:r>
      <w:r w:rsidR="00B92094">
        <w:rPr>
          <w:lang w:val="en-US"/>
        </w:rPr>
        <w:t xml:space="preserve">full power -3dB on </w:t>
      </w:r>
      <w:r w:rsidR="00757C44">
        <w:rPr>
          <w:lang w:val="en-US"/>
        </w:rPr>
        <w:t>each</w:t>
      </w:r>
      <w:r w:rsidR="00B92094">
        <w:rPr>
          <w:lang w:val="en-US"/>
        </w:rPr>
        <w:t xml:space="preserve"> antenna</w:t>
      </w:r>
      <w:r w:rsidR="00757C44">
        <w:rPr>
          <w:lang w:val="en-US"/>
        </w:rPr>
        <w:t>.</w:t>
      </w:r>
      <w:r w:rsidR="00CA1A71">
        <w:t xml:space="preserve"> </w:t>
      </w:r>
      <w:r w:rsidR="003B0E05" w:rsidRPr="002E7000">
        <w:t xml:space="preserve">All the features of mode 2 have not been finalized </w:t>
      </w:r>
      <w:r w:rsidR="001F3514">
        <w:t>yet</w:t>
      </w:r>
      <w:r w:rsidR="003B0E05" w:rsidRPr="002E7000">
        <w:t xml:space="preserve"> and discussions on this topic are ongoing in RAN1.</w:t>
      </w:r>
    </w:p>
    <w:p w14:paraId="67BB57D1" w14:textId="56DF5C99" w:rsidR="0051691D" w:rsidRDefault="000735C7" w:rsidP="00EE4D07">
      <w:pPr>
        <w:rPr>
          <w:b/>
        </w:rPr>
      </w:pPr>
      <w:r w:rsidRPr="002E7000">
        <w:rPr>
          <w:b/>
        </w:rPr>
        <w:t>Observation</w:t>
      </w:r>
      <w:r>
        <w:rPr>
          <w:b/>
        </w:rPr>
        <w:t>3</w:t>
      </w:r>
      <w:r w:rsidRPr="002E7000">
        <w:rPr>
          <w:b/>
        </w:rPr>
        <w:t xml:space="preserve">: </w:t>
      </w:r>
      <w:r>
        <w:rPr>
          <w:b/>
        </w:rPr>
        <w:t xml:space="preserve">In Rel-16 </w:t>
      </w:r>
      <w:r w:rsidRPr="002E7000">
        <w:rPr>
          <w:b/>
        </w:rPr>
        <w:t>Mode</w:t>
      </w:r>
      <w:r>
        <w:rPr>
          <w:b/>
        </w:rPr>
        <w:t>2</w:t>
      </w:r>
      <w:r w:rsidRPr="002E7000">
        <w:rPr>
          <w:b/>
        </w:rPr>
        <w:t xml:space="preserve"> enables full power transmission </w:t>
      </w:r>
      <w:r>
        <w:rPr>
          <w:b/>
        </w:rPr>
        <w:t xml:space="preserve">of a single layer </w:t>
      </w:r>
      <w:r w:rsidR="00C33540">
        <w:rPr>
          <w:b/>
        </w:rPr>
        <w:t>by allowing simultaneous transmission over</w:t>
      </w:r>
      <w:r w:rsidR="00757C44">
        <w:rPr>
          <w:b/>
        </w:rPr>
        <w:t xml:space="preserve"> </w:t>
      </w:r>
      <w:r w:rsidR="00AC0B3B">
        <w:rPr>
          <w:b/>
        </w:rPr>
        <w:t>multiple</w:t>
      </w:r>
      <w:r>
        <w:rPr>
          <w:b/>
        </w:rPr>
        <w:t xml:space="preserve"> antenna</w:t>
      </w:r>
      <w:r w:rsidR="00906627">
        <w:rPr>
          <w:b/>
        </w:rPr>
        <w:t>s</w:t>
      </w:r>
      <w:r w:rsidR="00C33540">
        <w:rPr>
          <w:b/>
        </w:rPr>
        <w:t>.</w:t>
      </w:r>
    </w:p>
    <w:p w14:paraId="374B2C70" w14:textId="310DE85B" w:rsidR="0051691D" w:rsidRPr="0051691D" w:rsidRDefault="0051691D" w:rsidP="00EE4D07">
      <w:r w:rsidRPr="0051691D">
        <w:t>The Rel-15 and Rel-16 modes are summarized in the table below for a single layer 2 antenna UE.</w:t>
      </w:r>
    </w:p>
    <w:tbl>
      <w:tblPr>
        <w:tblStyle w:val="TableGrid"/>
        <w:tblpPr w:leftFromText="180" w:rightFromText="180" w:vertAnchor="text" w:horzAnchor="margin" w:tblpXSpec="center" w:tblpY="127"/>
        <w:tblW w:w="0" w:type="auto"/>
        <w:tblLook w:val="04A0" w:firstRow="1" w:lastRow="0" w:firstColumn="1" w:lastColumn="0" w:noHBand="0" w:noVBand="1"/>
      </w:tblPr>
      <w:tblGrid>
        <w:gridCol w:w="1924"/>
        <w:gridCol w:w="1924"/>
        <w:gridCol w:w="1924"/>
        <w:gridCol w:w="1924"/>
      </w:tblGrid>
      <w:tr w:rsidR="0051691D" w14:paraId="191E4A5F" w14:textId="77777777" w:rsidTr="0051691D">
        <w:tc>
          <w:tcPr>
            <w:tcW w:w="1924" w:type="dxa"/>
          </w:tcPr>
          <w:p w14:paraId="5123E8FB" w14:textId="77777777" w:rsidR="0051691D" w:rsidRDefault="0051691D" w:rsidP="0051691D">
            <w:pPr>
              <w:jc w:val="center"/>
              <w:rPr>
                <w:b/>
              </w:rPr>
            </w:pPr>
            <w:r>
              <w:rPr>
                <w:b/>
              </w:rPr>
              <w:t>Release</w:t>
            </w:r>
          </w:p>
        </w:tc>
        <w:tc>
          <w:tcPr>
            <w:tcW w:w="1924" w:type="dxa"/>
          </w:tcPr>
          <w:p w14:paraId="69ADC05E" w14:textId="77777777" w:rsidR="0051691D" w:rsidRDefault="0051691D" w:rsidP="0051691D">
            <w:pPr>
              <w:jc w:val="center"/>
              <w:rPr>
                <w:b/>
              </w:rPr>
            </w:pPr>
            <w:r>
              <w:rPr>
                <w:b/>
              </w:rPr>
              <w:t>TPMI</w:t>
            </w:r>
          </w:p>
        </w:tc>
        <w:tc>
          <w:tcPr>
            <w:tcW w:w="1924" w:type="dxa"/>
          </w:tcPr>
          <w:p w14:paraId="49B9D886" w14:textId="77777777" w:rsidR="0051691D" w:rsidRDefault="0051691D" w:rsidP="0051691D">
            <w:pPr>
              <w:jc w:val="center"/>
              <w:rPr>
                <w:b/>
              </w:rPr>
            </w:pPr>
            <w:r>
              <w:rPr>
                <w:b/>
              </w:rPr>
              <w:t>Transmit antenna</w:t>
            </w:r>
          </w:p>
        </w:tc>
        <w:tc>
          <w:tcPr>
            <w:tcW w:w="1924" w:type="dxa"/>
          </w:tcPr>
          <w:p w14:paraId="79B4689D" w14:textId="77777777" w:rsidR="0051691D" w:rsidRDefault="0051691D" w:rsidP="0051691D">
            <w:pPr>
              <w:jc w:val="center"/>
              <w:rPr>
                <w:b/>
              </w:rPr>
            </w:pPr>
            <w:r>
              <w:rPr>
                <w:b/>
              </w:rPr>
              <w:t>Maximum power</w:t>
            </w:r>
          </w:p>
        </w:tc>
      </w:tr>
      <w:tr w:rsidR="0051691D" w14:paraId="645CCE4B" w14:textId="77777777" w:rsidTr="0051691D">
        <w:tc>
          <w:tcPr>
            <w:tcW w:w="1924" w:type="dxa"/>
          </w:tcPr>
          <w:p w14:paraId="3A17D164" w14:textId="77777777" w:rsidR="0051691D" w:rsidRDefault="0051691D" w:rsidP="0051691D">
            <w:pPr>
              <w:jc w:val="center"/>
              <w:rPr>
                <w:b/>
              </w:rPr>
            </w:pPr>
            <w:r>
              <w:rPr>
                <w:b/>
              </w:rPr>
              <w:t>15</w:t>
            </w:r>
          </w:p>
        </w:tc>
        <w:tc>
          <w:tcPr>
            <w:tcW w:w="1924" w:type="dxa"/>
          </w:tcPr>
          <w:p w14:paraId="3EC8A99E" w14:textId="77777777" w:rsidR="0051691D" w:rsidRDefault="0051691D" w:rsidP="0051691D">
            <w:pPr>
              <w:jc w:val="center"/>
              <w:rPr>
                <w:b/>
              </w:rPr>
            </w:pPr>
          </w:p>
        </w:tc>
        <w:tc>
          <w:tcPr>
            <w:tcW w:w="1924" w:type="dxa"/>
          </w:tcPr>
          <w:p w14:paraId="331FE665" w14:textId="77777777" w:rsidR="0051691D" w:rsidRDefault="0051691D" w:rsidP="0051691D">
            <w:pPr>
              <w:jc w:val="center"/>
              <w:rPr>
                <w:b/>
              </w:rPr>
            </w:pPr>
          </w:p>
        </w:tc>
        <w:tc>
          <w:tcPr>
            <w:tcW w:w="1924" w:type="dxa"/>
          </w:tcPr>
          <w:p w14:paraId="69D67BEB" w14:textId="77777777" w:rsidR="0051691D" w:rsidRDefault="0051691D" w:rsidP="0051691D">
            <w:pPr>
              <w:jc w:val="center"/>
              <w:rPr>
                <w:b/>
              </w:rPr>
            </w:pPr>
          </w:p>
        </w:tc>
      </w:tr>
      <w:tr w:rsidR="0051691D" w14:paraId="6A2EB168" w14:textId="77777777" w:rsidTr="0051691D">
        <w:tc>
          <w:tcPr>
            <w:tcW w:w="1924" w:type="dxa"/>
          </w:tcPr>
          <w:p w14:paraId="576310FA" w14:textId="77777777" w:rsidR="0051691D" w:rsidRDefault="0051691D" w:rsidP="0051691D">
            <w:pPr>
              <w:jc w:val="center"/>
              <w:rPr>
                <w:b/>
              </w:rPr>
            </w:pPr>
          </w:p>
        </w:tc>
        <w:tc>
          <w:tcPr>
            <w:tcW w:w="1924" w:type="dxa"/>
          </w:tcPr>
          <w:p w14:paraId="0E8F18B8"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22B412C7" w14:textId="77777777" w:rsidR="0051691D" w:rsidRDefault="0051691D" w:rsidP="0051691D">
            <w:pPr>
              <w:jc w:val="center"/>
              <w:rPr>
                <w:b/>
              </w:rPr>
            </w:pPr>
            <w:r>
              <w:rPr>
                <w:b/>
              </w:rPr>
              <w:t>Antenna 0</w:t>
            </w:r>
          </w:p>
        </w:tc>
        <w:tc>
          <w:tcPr>
            <w:tcW w:w="1924" w:type="dxa"/>
          </w:tcPr>
          <w:p w14:paraId="71411E27" w14:textId="77777777" w:rsidR="0051691D" w:rsidRDefault="0051691D" w:rsidP="0051691D">
            <w:pPr>
              <w:jc w:val="center"/>
              <w:rPr>
                <w:b/>
              </w:rPr>
            </w:pPr>
            <w:r>
              <w:rPr>
                <w:b/>
              </w:rPr>
              <w:t>Full power -3dB</w:t>
            </w:r>
          </w:p>
        </w:tc>
      </w:tr>
      <w:tr w:rsidR="0051691D" w14:paraId="22286EE1" w14:textId="77777777" w:rsidTr="0051691D">
        <w:tc>
          <w:tcPr>
            <w:tcW w:w="1924" w:type="dxa"/>
          </w:tcPr>
          <w:p w14:paraId="1C58CAB6" w14:textId="77777777" w:rsidR="0051691D" w:rsidRDefault="0051691D" w:rsidP="0051691D">
            <w:pPr>
              <w:jc w:val="center"/>
              <w:rPr>
                <w:b/>
              </w:rPr>
            </w:pPr>
          </w:p>
        </w:tc>
        <w:tc>
          <w:tcPr>
            <w:tcW w:w="1924" w:type="dxa"/>
          </w:tcPr>
          <w:p w14:paraId="15655920" w14:textId="77777777" w:rsidR="0051691D" w:rsidRDefault="007E6139" w:rsidP="0051691D">
            <w:pPr>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6C18CC28" w14:textId="77777777" w:rsidR="0051691D" w:rsidRDefault="0051691D" w:rsidP="0051691D">
            <w:pPr>
              <w:jc w:val="center"/>
              <w:rPr>
                <w:b/>
              </w:rPr>
            </w:pPr>
            <w:r>
              <w:rPr>
                <w:b/>
              </w:rPr>
              <w:t>Antenna 1</w:t>
            </w:r>
          </w:p>
        </w:tc>
        <w:tc>
          <w:tcPr>
            <w:tcW w:w="1924" w:type="dxa"/>
          </w:tcPr>
          <w:p w14:paraId="0E5D08D4" w14:textId="77777777" w:rsidR="0051691D" w:rsidRDefault="0051691D" w:rsidP="0051691D">
            <w:pPr>
              <w:jc w:val="center"/>
              <w:rPr>
                <w:b/>
              </w:rPr>
            </w:pPr>
            <w:r>
              <w:rPr>
                <w:b/>
              </w:rPr>
              <w:t>Full power -3dB</w:t>
            </w:r>
          </w:p>
        </w:tc>
      </w:tr>
      <w:tr w:rsidR="0051691D" w14:paraId="03EFFFC5" w14:textId="77777777" w:rsidTr="0051691D">
        <w:tc>
          <w:tcPr>
            <w:tcW w:w="1924" w:type="dxa"/>
          </w:tcPr>
          <w:p w14:paraId="04327A9E" w14:textId="5580E0E1" w:rsidR="0051691D" w:rsidRDefault="0051691D" w:rsidP="0051691D">
            <w:pPr>
              <w:jc w:val="center"/>
              <w:rPr>
                <w:b/>
              </w:rPr>
            </w:pPr>
            <w:r>
              <w:rPr>
                <w:b/>
              </w:rPr>
              <w:t>16 -mode</w:t>
            </w:r>
            <w:r w:rsidR="009E1669">
              <w:rPr>
                <w:b/>
              </w:rPr>
              <w:t xml:space="preserve"> </w:t>
            </w:r>
            <w:r>
              <w:rPr>
                <w:b/>
              </w:rPr>
              <w:t>1</w:t>
            </w:r>
          </w:p>
        </w:tc>
        <w:tc>
          <w:tcPr>
            <w:tcW w:w="1924" w:type="dxa"/>
          </w:tcPr>
          <w:p w14:paraId="1F96C0D0" w14:textId="77777777" w:rsidR="0051691D" w:rsidRDefault="0051691D" w:rsidP="0051691D">
            <w:pPr>
              <w:jc w:val="center"/>
              <w:rPr>
                <w:b/>
              </w:rPr>
            </w:pPr>
          </w:p>
        </w:tc>
        <w:tc>
          <w:tcPr>
            <w:tcW w:w="1924" w:type="dxa"/>
          </w:tcPr>
          <w:p w14:paraId="756FB4FD" w14:textId="77777777" w:rsidR="0051691D" w:rsidRDefault="0051691D" w:rsidP="0051691D">
            <w:pPr>
              <w:jc w:val="center"/>
              <w:rPr>
                <w:b/>
              </w:rPr>
            </w:pPr>
          </w:p>
        </w:tc>
        <w:tc>
          <w:tcPr>
            <w:tcW w:w="1924" w:type="dxa"/>
          </w:tcPr>
          <w:p w14:paraId="597F4E69" w14:textId="77777777" w:rsidR="0051691D" w:rsidRDefault="0051691D" w:rsidP="0051691D">
            <w:pPr>
              <w:jc w:val="center"/>
              <w:rPr>
                <w:b/>
              </w:rPr>
            </w:pPr>
          </w:p>
        </w:tc>
      </w:tr>
      <w:tr w:rsidR="0051691D" w14:paraId="3E837C9A" w14:textId="77777777" w:rsidTr="0051691D">
        <w:tc>
          <w:tcPr>
            <w:tcW w:w="1924" w:type="dxa"/>
          </w:tcPr>
          <w:p w14:paraId="2933D214" w14:textId="77777777" w:rsidR="0051691D" w:rsidRDefault="0051691D" w:rsidP="0051691D">
            <w:pPr>
              <w:jc w:val="center"/>
              <w:rPr>
                <w:b/>
              </w:rPr>
            </w:pPr>
          </w:p>
        </w:tc>
        <w:tc>
          <w:tcPr>
            <w:tcW w:w="1924" w:type="dxa"/>
          </w:tcPr>
          <w:p w14:paraId="440F14DE"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11A06D0E" w14:textId="77777777" w:rsidR="0051691D" w:rsidRDefault="0051691D" w:rsidP="0051691D">
            <w:pPr>
              <w:jc w:val="center"/>
              <w:rPr>
                <w:b/>
              </w:rPr>
            </w:pPr>
            <w:r>
              <w:rPr>
                <w:b/>
              </w:rPr>
              <w:t>Antenna 0</w:t>
            </w:r>
          </w:p>
        </w:tc>
        <w:tc>
          <w:tcPr>
            <w:tcW w:w="1924" w:type="dxa"/>
          </w:tcPr>
          <w:p w14:paraId="528474D9" w14:textId="77777777" w:rsidR="0051691D" w:rsidRDefault="0051691D" w:rsidP="0051691D">
            <w:pPr>
              <w:jc w:val="center"/>
              <w:rPr>
                <w:b/>
              </w:rPr>
            </w:pPr>
            <w:r>
              <w:rPr>
                <w:b/>
              </w:rPr>
              <w:t>Full power -3dB</w:t>
            </w:r>
          </w:p>
        </w:tc>
      </w:tr>
      <w:tr w:rsidR="0051691D" w14:paraId="65A1F2B0" w14:textId="77777777" w:rsidTr="0051691D">
        <w:tc>
          <w:tcPr>
            <w:tcW w:w="1924" w:type="dxa"/>
          </w:tcPr>
          <w:p w14:paraId="554FFCA1" w14:textId="77777777" w:rsidR="0051691D" w:rsidRDefault="0051691D" w:rsidP="0051691D">
            <w:pPr>
              <w:jc w:val="center"/>
              <w:rPr>
                <w:b/>
              </w:rPr>
            </w:pPr>
          </w:p>
        </w:tc>
        <w:tc>
          <w:tcPr>
            <w:tcW w:w="1924" w:type="dxa"/>
          </w:tcPr>
          <w:p w14:paraId="789BA0C6"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0573C88A" w14:textId="77777777" w:rsidR="0051691D" w:rsidRDefault="0051691D" w:rsidP="0051691D">
            <w:pPr>
              <w:jc w:val="center"/>
              <w:rPr>
                <w:b/>
              </w:rPr>
            </w:pPr>
            <w:r>
              <w:rPr>
                <w:b/>
              </w:rPr>
              <w:t>Antenna 1</w:t>
            </w:r>
          </w:p>
        </w:tc>
        <w:tc>
          <w:tcPr>
            <w:tcW w:w="1924" w:type="dxa"/>
          </w:tcPr>
          <w:p w14:paraId="45E10C4E" w14:textId="77777777" w:rsidR="0051691D" w:rsidRDefault="0051691D" w:rsidP="0051691D">
            <w:pPr>
              <w:jc w:val="center"/>
              <w:rPr>
                <w:b/>
              </w:rPr>
            </w:pPr>
            <w:r>
              <w:rPr>
                <w:b/>
              </w:rPr>
              <w:t>Full power -3dB</w:t>
            </w:r>
          </w:p>
        </w:tc>
      </w:tr>
      <w:tr w:rsidR="0051691D" w14:paraId="7392BE0A" w14:textId="77777777" w:rsidTr="0051691D">
        <w:tc>
          <w:tcPr>
            <w:tcW w:w="1924" w:type="dxa"/>
          </w:tcPr>
          <w:p w14:paraId="10E8286D" w14:textId="77777777" w:rsidR="0051691D" w:rsidRDefault="0051691D" w:rsidP="0051691D">
            <w:pPr>
              <w:jc w:val="center"/>
              <w:rPr>
                <w:b/>
              </w:rPr>
            </w:pPr>
          </w:p>
        </w:tc>
        <w:tc>
          <w:tcPr>
            <w:tcW w:w="1924" w:type="dxa"/>
          </w:tcPr>
          <w:p w14:paraId="356392F3"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m:oMathPara>
          </w:p>
        </w:tc>
        <w:tc>
          <w:tcPr>
            <w:tcW w:w="1924" w:type="dxa"/>
          </w:tcPr>
          <w:p w14:paraId="48093457" w14:textId="77777777" w:rsidR="0051691D" w:rsidRDefault="0051691D" w:rsidP="0051691D">
            <w:pPr>
              <w:jc w:val="center"/>
              <w:rPr>
                <w:b/>
              </w:rPr>
            </w:pPr>
            <w:r>
              <w:rPr>
                <w:b/>
              </w:rPr>
              <w:t>Antenna 0 and 1</w:t>
            </w:r>
          </w:p>
        </w:tc>
        <w:tc>
          <w:tcPr>
            <w:tcW w:w="1924" w:type="dxa"/>
          </w:tcPr>
          <w:p w14:paraId="2429D30F" w14:textId="1E03F337" w:rsidR="0051691D" w:rsidRDefault="0051691D" w:rsidP="0051691D">
            <w:pPr>
              <w:jc w:val="center"/>
              <w:rPr>
                <w:b/>
              </w:rPr>
            </w:pPr>
            <w:r>
              <w:rPr>
                <w:b/>
              </w:rPr>
              <w:t>Full power</w:t>
            </w:r>
          </w:p>
        </w:tc>
      </w:tr>
      <w:tr w:rsidR="0051691D" w14:paraId="21BE7A52" w14:textId="77777777" w:rsidTr="0051691D">
        <w:tc>
          <w:tcPr>
            <w:tcW w:w="1924" w:type="dxa"/>
          </w:tcPr>
          <w:p w14:paraId="5F916C6F" w14:textId="4C400210" w:rsidR="0051691D" w:rsidRDefault="0051691D" w:rsidP="0051691D">
            <w:pPr>
              <w:jc w:val="center"/>
              <w:rPr>
                <w:b/>
              </w:rPr>
            </w:pPr>
            <w:r>
              <w:rPr>
                <w:b/>
              </w:rPr>
              <w:t>16 -mode</w:t>
            </w:r>
            <w:r w:rsidR="009E1669">
              <w:rPr>
                <w:b/>
              </w:rPr>
              <w:t xml:space="preserve"> </w:t>
            </w:r>
            <w:r>
              <w:rPr>
                <w:b/>
              </w:rPr>
              <w:t>2</w:t>
            </w:r>
          </w:p>
        </w:tc>
        <w:tc>
          <w:tcPr>
            <w:tcW w:w="1924" w:type="dxa"/>
          </w:tcPr>
          <w:p w14:paraId="68F9C041" w14:textId="77777777" w:rsidR="0051691D" w:rsidRDefault="0051691D" w:rsidP="0051691D">
            <w:pPr>
              <w:jc w:val="center"/>
              <w:rPr>
                <w:b/>
              </w:rPr>
            </w:pPr>
          </w:p>
        </w:tc>
        <w:tc>
          <w:tcPr>
            <w:tcW w:w="1924" w:type="dxa"/>
          </w:tcPr>
          <w:p w14:paraId="505166F6" w14:textId="77777777" w:rsidR="0051691D" w:rsidRDefault="0051691D" w:rsidP="0051691D">
            <w:pPr>
              <w:jc w:val="center"/>
              <w:rPr>
                <w:b/>
              </w:rPr>
            </w:pPr>
          </w:p>
        </w:tc>
        <w:tc>
          <w:tcPr>
            <w:tcW w:w="1924" w:type="dxa"/>
          </w:tcPr>
          <w:p w14:paraId="5DE7D40A" w14:textId="77777777" w:rsidR="0051691D" w:rsidRDefault="0051691D" w:rsidP="0051691D">
            <w:pPr>
              <w:jc w:val="center"/>
              <w:rPr>
                <w:b/>
              </w:rPr>
            </w:pPr>
          </w:p>
        </w:tc>
      </w:tr>
      <w:tr w:rsidR="0051691D" w14:paraId="0A45F902" w14:textId="77777777" w:rsidTr="0051691D">
        <w:tc>
          <w:tcPr>
            <w:tcW w:w="1924" w:type="dxa"/>
          </w:tcPr>
          <w:p w14:paraId="23676AD7" w14:textId="6E7D117D" w:rsidR="0051691D" w:rsidRDefault="0051691D" w:rsidP="0051691D">
            <w:pPr>
              <w:jc w:val="center"/>
              <w:rPr>
                <w:b/>
              </w:rPr>
            </w:pPr>
            <w:r>
              <w:rPr>
                <w:b/>
              </w:rPr>
              <w:t>2 ports</w:t>
            </w:r>
          </w:p>
        </w:tc>
        <w:tc>
          <w:tcPr>
            <w:tcW w:w="1924" w:type="dxa"/>
          </w:tcPr>
          <w:p w14:paraId="517A85C8"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m:oMathPara>
          </w:p>
        </w:tc>
        <w:tc>
          <w:tcPr>
            <w:tcW w:w="1924" w:type="dxa"/>
          </w:tcPr>
          <w:p w14:paraId="646B3507" w14:textId="77777777" w:rsidR="0051691D" w:rsidRDefault="0051691D" w:rsidP="0051691D">
            <w:pPr>
              <w:jc w:val="center"/>
              <w:rPr>
                <w:b/>
              </w:rPr>
            </w:pPr>
            <w:r>
              <w:rPr>
                <w:b/>
              </w:rPr>
              <w:t>Antenna 0</w:t>
            </w:r>
          </w:p>
        </w:tc>
        <w:tc>
          <w:tcPr>
            <w:tcW w:w="1924" w:type="dxa"/>
          </w:tcPr>
          <w:p w14:paraId="7FDE328B" w14:textId="77777777" w:rsidR="0051691D" w:rsidRDefault="0051691D" w:rsidP="0051691D">
            <w:pPr>
              <w:jc w:val="center"/>
              <w:rPr>
                <w:b/>
              </w:rPr>
            </w:pPr>
            <w:r>
              <w:rPr>
                <w:b/>
              </w:rPr>
              <w:t>Full power -3dB</w:t>
            </w:r>
          </w:p>
        </w:tc>
      </w:tr>
      <w:tr w:rsidR="0051691D" w14:paraId="60232F33" w14:textId="77777777" w:rsidTr="0051691D">
        <w:tc>
          <w:tcPr>
            <w:tcW w:w="1924" w:type="dxa"/>
          </w:tcPr>
          <w:p w14:paraId="396E749B" w14:textId="77777777" w:rsidR="0051691D" w:rsidRDefault="0051691D" w:rsidP="0051691D">
            <w:pPr>
              <w:jc w:val="center"/>
              <w:rPr>
                <w:b/>
              </w:rPr>
            </w:pPr>
          </w:p>
        </w:tc>
        <w:tc>
          <w:tcPr>
            <w:tcW w:w="1924" w:type="dxa"/>
          </w:tcPr>
          <w:p w14:paraId="5D7C1E98" w14:textId="77777777" w:rsidR="0051691D" w:rsidRDefault="007E6139" w:rsidP="0051691D">
            <w:pPr>
              <w:jc w:val="center"/>
              <w:rPr>
                <w:b/>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m:oMathPara>
          </w:p>
        </w:tc>
        <w:tc>
          <w:tcPr>
            <w:tcW w:w="1924" w:type="dxa"/>
          </w:tcPr>
          <w:p w14:paraId="7DAEA793" w14:textId="77777777" w:rsidR="0051691D" w:rsidRDefault="0051691D" w:rsidP="0051691D">
            <w:pPr>
              <w:jc w:val="center"/>
              <w:rPr>
                <w:b/>
              </w:rPr>
            </w:pPr>
            <w:r>
              <w:rPr>
                <w:b/>
              </w:rPr>
              <w:t>Antenna 1</w:t>
            </w:r>
          </w:p>
        </w:tc>
        <w:tc>
          <w:tcPr>
            <w:tcW w:w="1924" w:type="dxa"/>
          </w:tcPr>
          <w:p w14:paraId="305FA3FF" w14:textId="77777777" w:rsidR="0051691D" w:rsidRDefault="0051691D" w:rsidP="0051691D">
            <w:pPr>
              <w:jc w:val="center"/>
              <w:rPr>
                <w:b/>
              </w:rPr>
            </w:pPr>
            <w:r>
              <w:rPr>
                <w:b/>
              </w:rPr>
              <w:t>Full power -3dB</w:t>
            </w:r>
          </w:p>
        </w:tc>
      </w:tr>
      <w:tr w:rsidR="0051691D" w14:paraId="34022244" w14:textId="77777777" w:rsidTr="0051691D">
        <w:tc>
          <w:tcPr>
            <w:tcW w:w="1924" w:type="dxa"/>
          </w:tcPr>
          <w:p w14:paraId="40D68EE5" w14:textId="51504A91" w:rsidR="0051691D" w:rsidRDefault="0051691D" w:rsidP="0051691D">
            <w:pPr>
              <w:jc w:val="center"/>
              <w:rPr>
                <w:b/>
              </w:rPr>
            </w:pPr>
            <w:r>
              <w:rPr>
                <w:b/>
              </w:rPr>
              <w:t>1 port</w:t>
            </w:r>
          </w:p>
        </w:tc>
        <w:tc>
          <w:tcPr>
            <w:tcW w:w="1924" w:type="dxa"/>
          </w:tcPr>
          <w:p w14:paraId="0234B918" w14:textId="77777777" w:rsidR="0051691D" w:rsidRDefault="0051691D" w:rsidP="0051691D">
            <w:pPr>
              <w:jc w:val="center"/>
            </w:pPr>
          </w:p>
        </w:tc>
        <w:tc>
          <w:tcPr>
            <w:tcW w:w="1924" w:type="dxa"/>
          </w:tcPr>
          <w:p w14:paraId="3BAD6F4A" w14:textId="77777777" w:rsidR="0051691D" w:rsidRDefault="0051691D" w:rsidP="0051691D">
            <w:pPr>
              <w:jc w:val="center"/>
              <w:rPr>
                <w:b/>
              </w:rPr>
            </w:pPr>
            <w:r>
              <w:rPr>
                <w:b/>
              </w:rPr>
              <w:t>Antenna 0 and 1</w:t>
            </w:r>
          </w:p>
        </w:tc>
        <w:tc>
          <w:tcPr>
            <w:tcW w:w="1924" w:type="dxa"/>
          </w:tcPr>
          <w:p w14:paraId="07932BC0" w14:textId="189640A0" w:rsidR="0051691D" w:rsidRDefault="0051691D" w:rsidP="0051691D">
            <w:pPr>
              <w:jc w:val="center"/>
              <w:rPr>
                <w:b/>
              </w:rPr>
            </w:pPr>
            <w:r>
              <w:rPr>
                <w:b/>
              </w:rPr>
              <w:t>Full power</w:t>
            </w:r>
          </w:p>
        </w:tc>
      </w:tr>
    </w:tbl>
    <w:p w14:paraId="05C64706" w14:textId="76C7BF9F" w:rsidR="00B93B9C" w:rsidRDefault="00B93B9C" w:rsidP="00EE4D07">
      <w:pPr>
        <w:rPr>
          <w:b/>
        </w:rPr>
      </w:pPr>
    </w:p>
    <w:p w14:paraId="680F3B62" w14:textId="2B660BEC" w:rsidR="0051691D" w:rsidRDefault="0051691D" w:rsidP="00EE4D07">
      <w:pPr>
        <w:rPr>
          <w:b/>
        </w:rPr>
      </w:pPr>
    </w:p>
    <w:p w14:paraId="04E4371A" w14:textId="4222962B" w:rsidR="0051691D" w:rsidRDefault="0051691D" w:rsidP="00EE4D07">
      <w:pPr>
        <w:rPr>
          <w:b/>
        </w:rPr>
      </w:pPr>
    </w:p>
    <w:p w14:paraId="43E7D287" w14:textId="2F8455E4" w:rsidR="0051691D" w:rsidRDefault="0051691D" w:rsidP="00EE4D07">
      <w:pPr>
        <w:rPr>
          <w:b/>
        </w:rPr>
      </w:pPr>
    </w:p>
    <w:p w14:paraId="02DFE54C" w14:textId="626C4370" w:rsidR="0051691D" w:rsidRDefault="0051691D" w:rsidP="00EE4D07">
      <w:pPr>
        <w:rPr>
          <w:b/>
        </w:rPr>
      </w:pPr>
    </w:p>
    <w:p w14:paraId="6E640DAF" w14:textId="0F6DD5EF" w:rsidR="0051691D" w:rsidRDefault="0051691D" w:rsidP="00EE4D07">
      <w:pPr>
        <w:rPr>
          <w:b/>
        </w:rPr>
      </w:pPr>
    </w:p>
    <w:p w14:paraId="03B4DFE9" w14:textId="4CFE95F5" w:rsidR="0051691D" w:rsidRDefault="0051691D" w:rsidP="00EE4D07">
      <w:pPr>
        <w:rPr>
          <w:b/>
        </w:rPr>
      </w:pPr>
    </w:p>
    <w:p w14:paraId="5DCBA734" w14:textId="68DA4F81" w:rsidR="0051691D" w:rsidRDefault="0051691D" w:rsidP="00EE4D07">
      <w:pPr>
        <w:rPr>
          <w:b/>
        </w:rPr>
      </w:pPr>
    </w:p>
    <w:p w14:paraId="1A28EAFF" w14:textId="2ECBF807" w:rsidR="0051691D" w:rsidRDefault="0051691D" w:rsidP="00EE4D07">
      <w:pPr>
        <w:rPr>
          <w:b/>
        </w:rPr>
      </w:pPr>
    </w:p>
    <w:p w14:paraId="61F6F1A4" w14:textId="663AF368" w:rsidR="0051691D" w:rsidRDefault="0051691D" w:rsidP="00EE4D07">
      <w:pPr>
        <w:rPr>
          <w:b/>
        </w:rPr>
      </w:pPr>
    </w:p>
    <w:p w14:paraId="7E98C8D3" w14:textId="465D4402" w:rsidR="0051691D" w:rsidRDefault="0051691D" w:rsidP="00EE4D07">
      <w:pPr>
        <w:rPr>
          <w:b/>
        </w:rPr>
      </w:pPr>
    </w:p>
    <w:p w14:paraId="0306D639" w14:textId="385505D9" w:rsidR="0051691D" w:rsidRDefault="0051691D" w:rsidP="00EE4D07">
      <w:pPr>
        <w:rPr>
          <w:b/>
        </w:rPr>
      </w:pPr>
    </w:p>
    <w:p w14:paraId="30CE3811" w14:textId="7249B3AC" w:rsidR="0051691D" w:rsidRDefault="0051691D" w:rsidP="00EE4D07">
      <w:pPr>
        <w:rPr>
          <w:b/>
        </w:rPr>
      </w:pPr>
    </w:p>
    <w:p w14:paraId="107EC2FA" w14:textId="29C7F30B" w:rsidR="0051691D" w:rsidRDefault="0051691D" w:rsidP="00EE4D07">
      <w:pPr>
        <w:rPr>
          <w:b/>
        </w:rPr>
      </w:pPr>
    </w:p>
    <w:p w14:paraId="76C3BD9E" w14:textId="4E4E4152" w:rsidR="0051691D" w:rsidRDefault="0051691D" w:rsidP="00EE4D07">
      <w:pPr>
        <w:rPr>
          <w:b/>
        </w:rPr>
      </w:pPr>
    </w:p>
    <w:p w14:paraId="2B2CC86C" w14:textId="7011A4B5" w:rsidR="0051691D" w:rsidRDefault="0051691D" w:rsidP="00EE4D07">
      <w:pPr>
        <w:rPr>
          <w:b/>
        </w:rPr>
      </w:pPr>
    </w:p>
    <w:p w14:paraId="6FE8ACE9" w14:textId="77777777" w:rsidR="0051691D" w:rsidRDefault="0051691D" w:rsidP="00EE4D07">
      <w:pPr>
        <w:rPr>
          <w:b/>
        </w:rPr>
      </w:pPr>
    </w:p>
    <w:p w14:paraId="3439D5B3" w14:textId="77777777" w:rsidR="0051691D" w:rsidRDefault="0051691D" w:rsidP="00EE4D07">
      <w:pPr>
        <w:rPr>
          <w:b/>
        </w:rPr>
      </w:pPr>
    </w:p>
    <w:p w14:paraId="413D7608" w14:textId="50FD87B5" w:rsidR="0051691D" w:rsidRPr="002E7000" w:rsidRDefault="00C33540" w:rsidP="0051691D">
      <w:pPr>
        <w:jc w:val="center"/>
        <w:rPr>
          <w:lang w:val="en-US"/>
        </w:rPr>
      </w:pPr>
      <w:r>
        <w:rPr>
          <w:b/>
        </w:rPr>
        <w:t xml:space="preserve"> </w:t>
      </w:r>
      <w:r w:rsidR="000735C7">
        <w:rPr>
          <w:b/>
        </w:rPr>
        <w:t xml:space="preserve"> </w:t>
      </w:r>
      <w:r w:rsidR="0051691D" w:rsidRPr="002E7000">
        <w:rPr>
          <w:lang w:val="en-US"/>
        </w:rPr>
        <w:t xml:space="preserve">Table </w:t>
      </w:r>
      <w:r w:rsidR="0051691D">
        <w:rPr>
          <w:lang w:val="en-US"/>
        </w:rPr>
        <w:t>2</w:t>
      </w:r>
      <w:r w:rsidR="0051691D" w:rsidRPr="002E7000">
        <w:rPr>
          <w:lang w:val="en-US"/>
        </w:rPr>
        <w:t xml:space="preserve"> – </w:t>
      </w:r>
      <w:r w:rsidR="0051691D">
        <w:rPr>
          <w:lang w:val="en-US"/>
        </w:rPr>
        <w:t>Rel-15 and Rel-16 behavior for a single layer 2 antenna UE</w:t>
      </w:r>
    </w:p>
    <w:p w14:paraId="779CE0AD" w14:textId="4E17E558" w:rsidR="008E4089" w:rsidRDefault="008E4089" w:rsidP="00EE4D07">
      <w:pPr>
        <w:rPr>
          <w:b/>
        </w:rPr>
      </w:pPr>
    </w:p>
    <w:p w14:paraId="0B1D4A0F" w14:textId="359AB2BE" w:rsidR="008E4089" w:rsidRDefault="00090EFC" w:rsidP="008E4089">
      <w:r>
        <w:lastRenderedPageBreak/>
        <w:t xml:space="preserve">Multi-antenna systems have several performance metrics like output power, EVM, ACLR, spurious emissions which must be measured individually at each connector either sequentially or preferably simultaneously. </w:t>
      </w:r>
      <w:r w:rsidR="008E4089">
        <w:t xml:space="preserve">Currently, </w:t>
      </w:r>
      <w:r>
        <w:t xml:space="preserve">the </w:t>
      </w:r>
      <w:r w:rsidR="003B0E05">
        <w:t>issue</w:t>
      </w:r>
      <w:r>
        <w:t xml:space="preserve">s associated with making such measurements </w:t>
      </w:r>
      <w:r w:rsidR="003B0E05">
        <w:t>are</w:t>
      </w:r>
      <w:r>
        <w:t xml:space="preserve"> being worked out in RAN4 </w:t>
      </w:r>
      <w:r w:rsidR="008E4089">
        <w:t>[2].</w:t>
      </w:r>
    </w:p>
    <w:p w14:paraId="1B00DCA4" w14:textId="41B82A7E" w:rsidR="008E4089" w:rsidRPr="000735C7" w:rsidRDefault="00F67783" w:rsidP="00EE4D07">
      <w:pPr>
        <w:rPr>
          <w:b/>
        </w:rPr>
      </w:pPr>
      <w:r>
        <w:rPr>
          <w:b/>
        </w:rPr>
        <w:t>Proposal</w:t>
      </w:r>
      <w:r w:rsidR="00090EFC" w:rsidRPr="002E7000">
        <w:rPr>
          <w:b/>
        </w:rPr>
        <w:t xml:space="preserve">: </w:t>
      </w:r>
      <w:r w:rsidR="00090EFC">
        <w:rPr>
          <w:b/>
        </w:rPr>
        <w:t>Need to enable the test equipment to perform measurements</w:t>
      </w:r>
      <w:r w:rsidR="00A33E4E">
        <w:rPr>
          <w:b/>
        </w:rPr>
        <w:t xml:space="preserve"> on multiple antenna</w:t>
      </w:r>
      <w:r w:rsidR="00090EFC">
        <w:rPr>
          <w:b/>
        </w:rPr>
        <w:t xml:space="preserve"> in order to fully characterize multi-antenna UEs.</w:t>
      </w:r>
    </w:p>
    <w:p w14:paraId="20108E76" w14:textId="4BA709EA" w:rsidR="00BA2361" w:rsidRPr="002E7000" w:rsidRDefault="00CD7994" w:rsidP="00BA2361">
      <w:pPr>
        <w:rPr>
          <w:strike/>
        </w:rPr>
      </w:pPr>
      <w:r w:rsidRPr="002E7000">
        <w:t xml:space="preserve">The benefit in defining </w:t>
      </w:r>
      <w:r w:rsidR="002A5AEF" w:rsidRPr="002E7000">
        <w:t>modes</w:t>
      </w:r>
      <w:r w:rsidR="001F3514">
        <w:t xml:space="preserve"> 1 and 2</w:t>
      </w:r>
      <w:r w:rsidR="00BD4770">
        <w:t xml:space="preserve"> in rel-16</w:t>
      </w:r>
      <w:r w:rsidR="002A5AEF" w:rsidRPr="002E7000">
        <w:t xml:space="preserve"> is</w:t>
      </w:r>
      <w:r w:rsidRPr="002E7000">
        <w:t xml:space="preserve"> that </w:t>
      </w:r>
      <w:r w:rsidR="000D57C8">
        <w:t>they</w:t>
      </w:r>
      <w:r w:rsidR="00531A27" w:rsidRPr="002E7000">
        <w:t xml:space="preserve"> enable full power transmission o</w:t>
      </w:r>
      <w:r w:rsidR="001F3514">
        <w:t>f</w:t>
      </w:r>
      <w:r w:rsidR="00531A27" w:rsidRPr="002E7000">
        <w:t xml:space="preserve"> </w:t>
      </w:r>
      <w:r w:rsidR="00BD4CE5" w:rsidRPr="002E7000">
        <w:t xml:space="preserve">a </w:t>
      </w:r>
      <w:r w:rsidR="00531A27" w:rsidRPr="002E7000">
        <w:t xml:space="preserve">single layer which was not possible with the power scaling feature defined in Rel-15.  </w:t>
      </w:r>
      <w:r w:rsidR="003F5159" w:rsidRPr="002E7000">
        <w:t>Also, the ability to combine the power of 2 PAs enables the use of lower power PAs to achieve higher UE output powers.</w:t>
      </w:r>
      <w:r w:rsidR="00BA2361" w:rsidRPr="002E7000">
        <w:t xml:space="preserve"> For example, the power of 2 PAs, each transmitting 26dBm, can be combined to give a total output power of 29dBm which may not be practically achievable with a single PA.</w:t>
      </w:r>
    </w:p>
    <w:p w14:paraId="3CA22524" w14:textId="77777777" w:rsidR="00911ED3" w:rsidRPr="002E7000" w:rsidRDefault="00683177" w:rsidP="00911ED3">
      <w:pPr>
        <w:pStyle w:val="Heading1"/>
        <w:rPr>
          <w:lang w:val="en-US"/>
        </w:rPr>
      </w:pPr>
      <w:r w:rsidRPr="002E7000">
        <w:rPr>
          <w:lang w:val="en-US"/>
        </w:rPr>
        <w:t>Conclusion</w:t>
      </w:r>
    </w:p>
    <w:p w14:paraId="7A1D54B5" w14:textId="7B7C65D7" w:rsidR="00641EFE" w:rsidRPr="00B07B02" w:rsidRDefault="00DD118A" w:rsidP="00550C63">
      <w:pPr>
        <w:rPr>
          <w:strike/>
        </w:rPr>
      </w:pPr>
      <w:r w:rsidRPr="002E7000">
        <w:t>The power scaling factor introduced in Rel-15 preven</w:t>
      </w:r>
      <w:r w:rsidR="008B01CF" w:rsidRPr="002E7000">
        <w:t>ts full power transmission for non-coherent and partial/non-coherent</w:t>
      </w:r>
      <w:r w:rsidRPr="002E7000">
        <w:t xml:space="preserve"> UE</w:t>
      </w:r>
      <w:r w:rsidR="008B01CF" w:rsidRPr="002E7000">
        <w:t>s</w:t>
      </w:r>
      <w:r w:rsidRPr="002E7000">
        <w:t xml:space="preserve"> transmitting </w:t>
      </w:r>
      <w:r w:rsidR="008B01CF" w:rsidRPr="002E7000">
        <w:t xml:space="preserve">a </w:t>
      </w:r>
      <w:r w:rsidRPr="002E7000">
        <w:t xml:space="preserve">single layer on </w:t>
      </w:r>
      <w:r w:rsidR="00DA66AA">
        <w:t>multiple</w:t>
      </w:r>
      <w:r w:rsidRPr="002E7000">
        <w:t xml:space="preserve"> antenna ports. </w:t>
      </w:r>
      <w:r w:rsidR="008B01CF" w:rsidRPr="002E7000">
        <w:t>To achieve full power transmission</w:t>
      </w:r>
      <w:r w:rsidRPr="002E7000">
        <w:t xml:space="preserve"> Rel-16</w:t>
      </w:r>
      <w:r w:rsidR="008B01CF" w:rsidRPr="002E7000">
        <w:t xml:space="preserve"> has introduced 2 </w:t>
      </w:r>
      <w:r w:rsidR="00C53D11" w:rsidRPr="002E7000">
        <w:t>new</w:t>
      </w:r>
      <w:r w:rsidR="00DA66AA">
        <w:t xml:space="preserve"> optional</w:t>
      </w:r>
      <w:r w:rsidR="008B01CF" w:rsidRPr="002E7000">
        <w:t xml:space="preserve"> </w:t>
      </w:r>
      <w:r w:rsidR="004D06A7">
        <w:t xml:space="preserve">modes of </w:t>
      </w:r>
      <w:r w:rsidR="008B01CF" w:rsidRPr="002E7000">
        <w:t>operation unknown as mode 1 and mode</w:t>
      </w:r>
      <w:r w:rsidRPr="002E7000">
        <w:t xml:space="preserve"> 2</w:t>
      </w:r>
      <w:r w:rsidR="008B01CF" w:rsidRPr="002E7000">
        <w:t xml:space="preserve">. </w:t>
      </w:r>
      <w:r w:rsidR="006F7BED">
        <w:t xml:space="preserve">Both modes </w:t>
      </w:r>
      <w:r w:rsidR="00B07B02">
        <w:t xml:space="preserve">enable the transmission of full power from multiple </w:t>
      </w:r>
      <w:r w:rsidR="00B07B02" w:rsidRPr="00B07B02">
        <w:t xml:space="preserve">antennae. </w:t>
      </w:r>
      <w:r w:rsidR="0015767E" w:rsidRPr="00B07B02">
        <w:t>The following observations are made:</w:t>
      </w:r>
    </w:p>
    <w:p w14:paraId="0F548123" w14:textId="77777777" w:rsidR="0093032B" w:rsidRPr="000735C7" w:rsidRDefault="0093032B" w:rsidP="0093032B">
      <w:pPr>
        <w:rPr>
          <w:b/>
        </w:rPr>
      </w:pPr>
      <w:r w:rsidRPr="002E7000">
        <w:rPr>
          <w:b/>
        </w:rPr>
        <w:t>Observation</w:t>
      </w:r>
      <w:r>
        <w:rPr>
          <w:b/>
        </w:rPr>
        <w:t>1</w:t>
      </w:r>
      <w:r w:rsidRPr="002E7000">
        <w:rPr>
          <w:b/>
        </w:rPr>
        <w:t xml:space="preserve">: </w:t>
      </w:r>
      <w:r>
        <w:rPr>
          <w:b/>
        </w:rPr>
        <w:t>In Rel-15 a UE transmitting a single layer over 2 antenna connectors can only transmit a maximum power of full power -3dB on any one connector at a time.</w:t>
      </w:r>
    </w:p>
    <w:p w14:paraId="48490362" w14:textId="77777777" w:rsidR="0093032B" w:rsidRPr="002E7000" w:rsidRDefault="0093032B" w:rsidP="0093032B">
      <w:pPr>
        <w:rPr>
          <w:b/>
        </w:rPr>
      </w:pPr>
      <w:r w:rsidRPr="002E7000">
        <w:rPr>
          <w:b/>
        </w:rPr>
        <w:t>Observation</w:t>
      </w:r>
      <w:r>
        <w:rPr>
          <w:b/>
        </w:rPr>
        <w:t>2</w:t>
      </w:r>
      <w:r w:rsidRPr="002E7000">
        <w:rPr>
          <w:b/>
        </w:rPr>
        <w:t xml:space="preserve">: </w:t>
      </w:r>
      <w:r>
        <w:rPr>
          <w:b/>
        </w:rPr>
        <w:t xml:space="preserve">In Rel-16 </w:t>
      </w:r>
      <w:r w:rsidRPr="002E7000">
        <w:rPr>
          <w:b/>
        </w:rPr>
        <w:t xml:space="preserve">Mode1 enables full power transmission </w:t>
      </w:r>
      <w:r>
        <w:rPr>
          <w:b/>
        </w:rPr>
        <w:t xml:space="preserve">of a single layer over multiple antenna ports </w:t>
      </w:r>
      <w:r w:rsidRPr="002E7000">
        <w:rPr>
          <w:b/>
        </w:rPr>
        <w:t xml:space="preserve">by allowing the use of </w:t>
      </w:r>
      <w:r>
        <w:rPr>
          <w:b/>
        </w:rPr>
        <w:t xml:space="preserve">a </w:t>
      </w:r>
      <w:r w:rsidRPr="002E7000">
        <w:rPr>
          <w:b/>
        </w:rPr>
        <w:t>TPMI</w:t>
      </w:r>
      <w:r>
        <w:rPr>
          <w:b/>
        </w:rPr>
        <w:t xml:space="preserve"> 2</w:t>
      </w:r>
      <w:r w:rsidRPr="002E7000">
        <w:rPr>
          <w:b/>
        </w:rPr>
        <w:t xml:space="preserve"> precoder</w:t>
      </w:r>
      <w:r>
        <w:rPr>
          <w:b/>
        </w:rPr>
        <w:t xml:space="preserve"> setting which enables simultaneous transmission over 2 antenna connectors</w:t>
      </w:r>
    </w:p>
    <w:p w14:paraId="725FB216" w14:textId="77777777" w:rsidR="00F67783" w:rsidRDefault="0093032B" w:rsidP="00C450B4">
      <w:pPr>
        <w:rPr>
          <w:b/>
        </w:rPr>
      </w:pPr>
      <w:r w:rsidRPr="002E7000">
        <w:rPr>
          <w:b/>
        </w:rPr>
        <w:t>Observation</w:t>
      </w:r>
      <w:r>
        <w:rPr>
          <w:b/>
        </w:rPr>
        <w:t>3</w:t>
      </w:r>
      <w:r w:rsidRPr="002E7000">
        <w:rPr>
          <w:b/>
        </w:rPr>
        <w:t xml:space="preserve">: </w:t>
      </w:r>
      <w:r>
        <w:rPr>
          <w:b/>
        </w:rPr>
        <w:t xml:space="preserve">In Rel-16 </w:t>
      </w:r>
      <w:r w:rsidRPr="002E7000">
        <w:rPr>
          <w:b/>
        </w:rPr>
        <w:t>Mode</w:t>
      </w:r>
      <w:r>
        <w:rPr>
          <w:b/>
        </w:rPr>
        <w:t>2</w:t>
      </w:r>
      <w:r w:rsidRPr="002E7000">
        <w:rPr>
          <w:b/>
        </w:rPr>
        <w:t xml:space="preserve"> enables full power transmission </w:t>
      </w:r>
      <w:r>
        <w:rPr>
          <w:b/>
        </w:rPr>
        <w:t xml:space="preserve">of a single layer by allowing simultaneous transmission over multiple antennas.  </w:t>
      </w:r>
    </w:p>
    <w:p w14:paraId="1448B176" w14:textId="7C30ACBC" w:rsidR="00C450B4" w:rsidRPr="002E7000" w:rsidRDefault="00F67783" w:rsidP="00C450B4">
      <w:pPr>
        <w:rPr>
          <w:b/>
        </w:rPr>
      </w:pPr>
      <w:r>
        <w:rPr>
          <w:b/>
        </w:rPr>
        <w:t>Proposal</w:t>
      </w:r>
      <w:r w:rsidR="0093032B" w:rsidRPr="002E7000">
        <w:rPr>
          <w:b/>
        </w:rPr>
        <w:t xml:space="preserve">: </w:t>
      </w:r>
      <w:r w:rsidR="0093032B">
        <w:rPr>
          <w:b/>
        </w:rPr>
        <w:t>Need to enable the test equipment to perform measurements on multiple antenna in order to fully characterize multi-antenna UEs.</w:t>
      </w:r>
    </w:p>
    <w:p w14:paraId="33451030" w14:textId="77777777" w:rsidR="0069757C" w:rsidRPr="002E7000" w:rsidRDefault="0069757C" w:rsidP="00760706">
      <w:pPr>
        <w:pStyle w:val="Heading1"/>
        <w:rPr>
          <w:lang w:val="en-US"/>
        </w:rPr>
      </w:pPr>
      <w:r w:rsidRPr="002E7000">
        <w:rPr>
          <w:lang w:val="en-US"/>
        </w:rPr>
        <w:t>Reference</w:t>
      </w:r>
    </w:p>
    <w:p w14:paraId="1A794645" w14:textId="7FC5D1C4" w:rsidR="00CD7879" w:rsidRPr="002E7000" w:rsidRDefault="00CD7879" w:rsidP="006C33BF">
      <w:pPr>
        <w:pStyle w:val="Header"/>
        <w:tabs>
          <w:tab w:val="left" w:pos="1800"/>
        </w:tabs>
        <w:ind w:left="720"/>
        <w:rPr>
          <w:rFonts w:ascii="Times New Roman" w:hAnsi="Times New Roman"/>
          <w:bCs/>
        </w:rPr>
      </w:pPr>
    </w:p>
    <w:p w14:paraId="43E0B7C2" w14:textId="77777777" w:rsidR="00A57E0C" w:rsidRDefault="00CC3676" w:rsidP="00A57E0C">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 xml:space="preserve">R1-1907886, RAN WG1#97, </w:t>
      </w:r>
      <w:r w:rsidR="003E51A0" w:rsidRPr="002E7000">
        <w:rPr>
          <w:rFonts w:eastAsia="SimSun" w:cs="Arial"/>
          <w:b w:val="0"/>
          <w:bCs/>
          <w:noProof w:val="0"/>
          <w:szCs w:val="18"/>
          <w:lang w:eastAsia="en-GB"/>
        </w:rPr>
        <w:t>“Outcome</w:t>
      </w:r>
      <w:r w:rsidRPr="002E7000">
        <w:rPr>
          <w:rFonts w:eastAsia="SimSun" w:cs="Arial"/>
          <w:b w:val="0"/>
          <w:bCs/>
          <w:noProof w:val="0"/>
          <w:szCs w:val="18"/>
          <w:lang w:eastAsia="en-GB"/>
        </w:rPr>
        <w:t xml:space="preserve"> of offline discussion on Full TX Power UL transmission”, Reno, USA, May 2019</w:t>
      </w:r>
    </w:p>
    <w:p w14:paraId="744ABB5A" w14:textId="6057CF49" w:rsidR="00A57E0C" w:rsidRPr="00A57E0C" w:rsidRDefault="00D85EE2" w:rsidP="00A57E0C">
      <w:pPr>
        <w:pStyle w:val="Header"/>
        <w:numPr>
          <w:ilvl w:val="0"/>
          <w:numId w:val="2"/>
        </w:numPr>
        <w:tabs>
          <w:tab w:val="left" w:pos="1800"/>
        </w:tabs>
        <w:rPr>
          <w:rFonts w:eastAsia="SimSun" w:cs="Arial"/>
          <w:b w:val="0"/>
          <w:bCs/>
          <w:noProof w:val="0"/>
          <w:szCs w:val="18"/>
          <w:lang w:eastAsia="en-GB"/>
        </w:rPr>
      </w:pPr>
      <w:r w:rsidRPr="00A57E0C">
        <w:rPr>
          <w:rFonts w:eastAsia="SimSun" w:cs="Arial"/>
          <w:b w:val="0"/>
          <w:bCs/>
          <w:noProof w:val="0"/>
          <w:szCs w:val="18"/>
          <w:lang w:eastAsia="en-GB"/>
        </w:rPr>
        <w:t>R4-19</w:t>
      </w:r>
      <w:r w:rsidR="00A57E0C" w:rsidRPr="00A57E0C">
        <w:rPr>
          <w:rFonts w:eastAsia="SimSun" w:cs="Arial"/>
          <w:b w:val="0"/>
          <w:bCs/>
          <w:noProof w:val="0"/>
          <w:szCs w:val="18"/>
          <w:lang w:eastAsia="en-GB"/>
        </w:rPr>
        <w:t>10745</w:t>
      </w:r>
      <w:r w:rsidRPr="00A57E0C">
        <w:rPr>
          <w:rFonts w:eastAsia="SimSun" w:cs="Arial"/>
          <w:b w:val="0"/>
          <w:bCs/>
          <w:noProof w:val="0"/>
          <w:szCs w:val="18"/>
          <w:lang w:eastAsia="en-GB"/>
        </w:rPr>
        <w:t xml:space="preserve"> “</w:t>
      </w:r>
      <w:r w:rsidR="006C33BF" w:rsidRPr="00A57E0C">
        <w:rPr>
          <w:rFonts w:eastAsia="SimSun" w:cs="Arial"/>
          <w:b w:val="0"/>
          <w:bCs/>
          <w:szCs w:val="18"/>
          <w:lang w:eastAsia="en-GB"/>
        </w:rPr>
        <w:t>How to enable TX diversity type UEs”</w:t>
      </w:r>
      <w:r w:rsidRPr="00A57E0C">
        <w:rPr>
          <w:rFonts w:eastAsia="SimSun" w:cs="Arial"/>
          <w:b w:val="0"/>
          <w:bCs/>
          <w:noProof w:val="0"/>
          <w:szCs w:val="18"/>
          <w:lang w:eastAsia="en-GB"/>
        </w:rPr>
        <w:t>, RAN4#92</w:t>
      </w:r>
      <w:r w:rsidR="00A57E0C" w:rsidRPr="00A57E0C">
        <w:rPr>
          <w:rFonts w:eastAsia="SimSun" w:cs="Arial"/>
          <w:b w:val="0"/>
          <w:bCs/>
          <w:noProof w:val="0"/>
          <w:szCs w:val="18"/>
          <w:lang w:eastAsia="en-GB"/>
        </w:rPr>
        <w:t>-Bis</w:t>
      </w:r>
      <w:r w:rsidR="006C33BF" w:rsidRPr="00A57E0C">
        <w:rPr>
          <w:rFonts w:eastAsia="SimSun" w:cs="Arial"/>
          <w:b w:val="0"/>
          <w:bCs/>
          <w:noProof w:val="0"/>
          <w:szCs w:val="18"/>
          <w:lang w:eastAsia="en-GB"/>
        </w:rPr>
        <w:t xml:space="preserve">, </w:t>
      </w:r>
      <w:r w:rsidR="00A57E0C" w:rsidRPr="00A57E0C">
        <w:rPr>
          <w:rFonts w:eastAsia="SimSun" w:cs="Arial"/>
          <w:b w:val="0"/>
          <w:bCs/>
          <w:szCs w:val="18"/>
          <w:lang w:eastAsia="en-GB"/>
        </w:rPr>
        <w:t>Chongqing, China</w:t>
      </w:r>
      <w:r w:rsidR="00A57E0C">
        <w:rPr>
          <w:rFonts w:eastAsia="SimSun" w:cs="Arial"/>
          <w:b w:val="0"/>
          <w:bCs/>
          <w:szCs w:val="18"/>
          <w:lang w:eastAsia="en-GB"/>
        </w:rPr>
        <w:t>, Oct 2019</w:t>
      </w:r>
    </w:p>
    <w:p w14:paraId="53836CAE" w14:textId="7B64D937" w:rsidR="00BA0372" w:rsidRPr="002E7000" w:rsidRDefault="00BA0372" w:rsidP="00A57E0C">
      <w:pPr>
        <w:pStyle w:val="Header"/>
        <w:tabs>
          <w:tab w:val="left" w:pos="1800"/>
        </w:tabs>
        <w:ind w:left="36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3A463" w14:textId="77777777" w:rsidR="007E6139" w:rsidRDefault="007E6139">
      <w:r>
        <w:separator/>
      </w:r>
    </w:p>
  </w:endnote>
  <w:endnote w:type="continuationSeparator" w:id="0">
    <w:p w14:paraId="3600F7E0" w14:textId="77777777" w:rsidR="007E6139" w:rsidRDefault="007E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06627" w:rsidRDefault="0090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389E714C" w:rsidR="00906627" w:rsidRDefault="009066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60D140DE" w14:textId="77777777" w:rsidR="00906627" w:rsidRDefault="009066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BDB90" w14:textId="77777777" w:rsidR="007E6139" w:rsidRDefault="007E6139">
      <w:r>
        <w:separator/>
      </w:r>
    </w:p>
  </w:footnote>
  <w:footnote w:type="continuationSeparator" w:id="0">
    <w:p w14:paraId="5ABF4F4E" w14:textId="77777777" w:rsidR="007E6139" w:rsidRDefault="007E6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2"/>
  </w:num>
  <w:num w:numId="4">
    <w:abstractNumId w:val="36"/>
  </w:num>
  <w:num w:numId="5">
    <w:abstractNumId w:val="25"/>
  </w:num>
  <w:num w:numId="6">
    <w:abstractNumId w:val="13"/>
  </w:num>
  <w:num w:numId="7">
    <w:abstractNumId w:val="6"/>
  </w:num>
  <w:num w:numId="8">
    <w:abstractNumId w:val="30"/>
  </w:num>
  <w:num w:numId="9">
    <w:abstractNumId w:val="14"/>
  </w:num>
  <w:num w:numId="10">
    <w:abstractNumId w:val="23"/>
  </w:num>
  <w:num w:numId="11">
    <w:abstractNumId w:val="37"/>
  </w:num>
  <w:num w:numId="12">
    <w:abstractNumId w:val="3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1"/>
  </w:num>
  <w:num w:numId="18">
    <w:abstractNumId w:val="22"/>
  </w:num>
  <w:num w:numId="19">
    <w:abstractNumId w:val="15"/>
  </w:num>
  <w:num w:numId="20">
    <w:abstractNumId w:val="27"/>
  </w:num>
  <w:num w:numId="21">
    <w:abstractNumId w:val="33"/>
  </w:num>
  <w:num w:numId="22">
    <w:abstractNumId w:val="26"/>
  </w:num>
  <w:num w:numId="23">
    <w:abstractNumId w:val="16"/>
  </w:num>
  <w:num w:numId="24">
    <w:abstractNumId w:val="1"/>
  </w:num>
  <w:num w:numId="25">
    <w:abstractNumId w:val="24"/>
  </w:num>
  <w:num w:numId="26">
    <w:abstractNumId w:val="31"/>
  </w:num>
  <w:num w:numId="27">
    <w:abstractNumId w:val="11"/>
  </w:num>
  <w:num w:numId="28">
    <w:abstractNumId w:val="4"/>
  </w:num>
  <w:num w:numId="29">
    <w:abstractNumId w:val="5"/>
  </w:num>
  <w:num w:numId="30">
    <w:abstractNumId w:val="19"/>
  </w:num>
  <w:num w:numId="31">
    <w:abstractNumId w:val="29"/>
  </w:num>
  <w:num w:numId="32">
    <w:abstractNumId w:val="20"/>
  </w:num>
  <w:num w:numId="33">
    <w:abstractNumId w:val="2"/>
  </w:num>
  <w:num w:numId="34">
    <w:abstractNumId w:val="18"/>
  </w:num>
  <w:num w:numId="35">
    <w:abstractNumId w:val="3"/>
  </w:num>
  <w:num w:numId="36">
    <w:abstractNumId w:val="7"/>
  </w:num>
  <w:num w:numId="37">
    <w:abstractNumId w:val="12"/>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5D"/>
    <w:rsid w:val="00003883"/>
    <w:rsid w:val="00003923"/>
    <w:rsid w:val="00004796"/>
    <w:rsid w:val="00006110"/>
    <w:rsid w:val="00006186"/>
    <w:rsid w:val="00006198"/>
    <w:rsid w:val="000063A5"/>
    <w:rsid w:val="0000667F"/>
    <w:rsid w:val="00006710"/>
    <w:rsid w:val="00006C4A"/>
    <w:rsid w:val="000107B1"/>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092"/>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5C7"/>
    <w:rsid w:val="000737DA"/>
    <w:rsid w:val="000752FB"/>
    <w:rsid w:val="000753CE"/>
    <w:rsid w:val="0007555F"/>
    <w:rsid w:val="00076DB9"/>
    <w:rsid w:val="00077FE0"/>
    <w:rsid w:val="0008186A"/>
    <w:rsid w:val="00082CE8"/>
    <w:rsid w:val="000837A5"/>
    <w:rsid w:val="000841A8"/>
    <w:rsid w:val="00084301"/>
    <w:rsid w:val="0008452A"/>
    <w:rsid w:val="00084888"/>
    <w:rsid w:val="00084BE4"/>
    <w:rsid w:val="0008544F"/>
    <w:rsid w:val="00085B3A"/>
    <w:rsid w:val="00085C24"/>
    <w:rsid w:val="00085DB7"/>
    <w:rsid w:val="0008682B"/>
    <w:rsid w:val="0008685A"/>
    <w:rsid w:val="00087D47"/>
    <w:rsid w:val="00090BB8"/>
    <w:rsid w:val="00090EFC"/>
    <w:rsid w:val="00091017"/>
    <w:rsid w:val="00092919"/>
    <w:rsid w:val="00092DCA"/>
    <w:rsid w:val="00092E07"/>
    <w:rsid w:val="000937D2"/>
    <w:rsid w:val="00093E5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0B2"/>
    <w:rsid w:val="000C1EBE"/>
    <w:rsid w:val="000C1F3E"/>
    <w:rsid w:val="000C200F"/>
    <w:rsid w:val="000C2502"/>
    <w:rsid w:val="000C4A55"/>
    <w:rsid w:val="000C4A8B"/>
    <w:rsid w:val="000C5396"/>
    <w:rsid w:val="000C5EE5"/>
    <w:rsid w:val="000C655C"/>
    <w:rsid w:val="000C6650"/>
    <w:rsid w:val="000C6CBF"/>
    <w:rsid w:val="000C73B4"/>
    <w:rsid w:val="000C77A2"/>
    <w:rsid w:val="000C7E14"/>
    <w:rsid w:val="000D01BA"/>
    <w:rsid w:val="000D13A2"/>
    <w:rsid w:val="000D19C5"/>
    <w:rsid w:val="000D1A28"/>
    <w:rsid w:val="000D2B1D"/>
    <w:rsid w:val="000D2DDE"/>
    <w:rsid w:val="000D2E2A"/>
    <w:rsid w:val="000D31D5"/>
    <w:rsid w:val="000D33D3"/>
    <w:rsid w:val="000D3487"/>
    <w:rsid w:val="000D3CB5"/>
    <w:rsid w:val="000D467F"/>
    <w:rsid w:val="000D4B9C"/>
    <w:rsid w:val="000D4E0C"/>
    <w:rsid w:val="000D57C8"/>
    <w:rsid w:val="000D6053"/>
    <w:rsid w:val="000D665F"/>
    <w:rsid w:val="000D66BB"/>
    <w:rsid w:val="000D6987"/>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51B"/>
    <w:rsid w:val="000F771B"/>
    <w:rsid w:val="000F78E2"/>
    <w:rsid w:val="000F79D0"/>
    <w:rsid w:val="001005AA"/>
    <w:rsid w:val="0010071D"/>
    <w:rsid w:val="001015C3"/>
    <w:rsid w:val="00101D29"/>
    <w:rsid w:val="00102320"/>
    <w:rsid w:val="00102563"/>
    <w:rsid w:val="00103CC7"/>
    <w:rsid w:val="00104258"/>
    <w:rsid w:val="00104417"/>
    <w:rsid w:val="00104B7E"/>
    <w:rsid w:val="00104CC4"/>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C15"/>
    <w:rsid w:val="00122E47"/>
    <w:rsid w:val="00123360"/>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48F7"/>
    <w:rsid w:val="0013513B"/>
    <w:rsid w:val="0013546D"/>
    <w:rsid w:val="00135A1D"/>
    <w:rsid w:val="00135E13"/>
    <w:rsid w:val="00136BDF"/>
    <w:rsid w:val="0013754C"/>
    <w:rsid w:val="00140AF5"/>
    <w:rsid w:val="00142046"/>
    <w:rsid w:val="00142612"/>
    <w:rsid w:val="00142B3F"/>
    <w:rsid w:val="00142DE4"/>
    <w:rsid w:val="001430CD"/>
    <w:rsid w:val="0014330A"/>
    <w:rsid w:val="0014350C"/>
    <w:rsid w:val="001438E0"/>
    <w:rsid w:val="00144026"/>
    <w:rsid w:val="00144095"/>
    <w:rsid w:val="00144559"/>
    <w:rsid w:val="001445CF"/>
    <w:rsid w:val="001450EE"/>
    <w:rsid w:val="00145107"/>
    <w:rsid w:val="001467B0"/>
    <w:rsid w:val="001469DA"/>
    <w:rsid w:val="00146D37"/>
    <w:rsid w:val="00147203"/>
    <w:rsid w:val="0014774C"/>
    <w:rsid w:val="001506E1"/>
    <w:rsid w:val="0015089C"/>
    <w:rsid w:val="00150F51"/>
    <w:rsid w:val="001516D8"/>
    <w:rsid w:val="00151825"/>
    <w:rsid w:val="001518B3"/>
    <w:rsid w:val="00151ABA"/>
    <w:rsid w:val="0015239C"/>
    <w:rsid w:val="00152718"/>
    <w:rsid w:val="00154025"/>
    <w:rsid w:val="001553C6"/>
    <w:rsid w:val="001555A2"/>
    <w:rsid w:val="001566EB"/>
    <w:rsid w:val="0015760F"/>
    <w:rsid w:val="0015767E"/>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2B"/>
    <w:rsid w:val="0016638A"/>
    <w:rsid w:val="001679C5"/>
    <w:rsid w:val="00170570"/>
    <w:rsid w:val="0017086E"/>
    <w:rsid w:val="001709C3"/>
    <w:rsid w:val="00170C0A"/>
    <w:rsid w:val="00171D36"/>
    <w:rsid w:val="00171EA7"/>
    <w:rsid w:val="00172B04"/>
    <w:rsid w:val="00172EC1"/>
    <w:rsid w:val="00173761"/>
    <w:rsid w:val="0017426D"/>
    <w:rsid w:val="00174BD8"/>
    <w:rsid w:val="00175031"/>
    <w:rsid w:val="001752D4"/>
    <w:rsid w:val="00175473"/>
    <w:rsid w:val="00175AEB"/>
    <w:rsid w:val="00175C29"/>
    <w:rsid w:val="00175EB8"/>
    <w:rsid w:val="00175EEC"/>
    <w:rsid w:val="00176652"/>
    <w:rsid w:val="00176945"/>
    <w:rsid w:val="001771D5"/>
    <w:rsid w:val="00177970"/>
    <w:rsid w:val="00177E56"/>
    <w:rsid w:val="00177F69"/>
    <w:rsid w:val="0018021E"/>
    <w:rsid w:val="0018058A"/>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2C4"/>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B9E"/>
    <w:rsid w:val="001F2C22"/>
    <w:rsid w:val="001F3514"/>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0AE"/>
    <w:rsid w:val="0020539F"/>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9E8"/>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47A9F"/>
    <w:rsid w:val="0025086E"/>
    <w:rsid w:val="00251B67"/>
    <w:rsid w:val="00252058"/>
    <w:rsid w:val="00252C9A"/>
    <w:rsid w:val="002536E8"/>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6110"/>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5AEF"/>
    <w:rsid w:val="002A679B"/>
    <w:rsid w:val="002A6ED0"/>
    <w:rsid w:val="002A795A"/>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69F2"/>
    <w:rsid w:val="002D72B1"/>
    <w:rsid w:val="002E02E5"/>
    <w:rsid w:val="002E14DD"/>
    <w:rsid w:val="002E173F"/>
    <w:rsid w:val="002E1E6C"/>
    <w:rsid w:val="002E22A4"/>
    <w:rsid w:val="002E272E"/>
    <w:rsid w:val="002E2BE9"/>
    <w:rsid w:val="002E2E41"/>
    <w:rsid w:val="002E3AA0"/>
    <w:rsid w:val="002E3BD7"/>
    <w:rsid w:val="002E407E"/>
    <w:rsid w:val="002E4880"/>
    <w:rsid w:val="002E4D02"/>
    <w:rsid w:val="002E55A2"/>
    <w:rsid w:val="002E7000"/>
    <w:rsid w:val="002E72B6"/>
    <w:rsid w:val="002E7660"/>
    <w:rsid w:val="002E7B67"/>
    <w:rsid w:val="002F037C"/>
    <w:rsid w:val="002F1101"/>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3AE"/>
    <w:rsid w:val="00312E2B"/>
    <w:rsid w:val="00312EF8"/>
    <w:rsid w:val="003146B2"/>
    <w:rsid w:val="00314DB7"/>
    <w:rsid w:val="00315017"/>
    <w:rsid w:val="0031524C"/>
    <w:rsid w:val="00315756"/>
    <w:rsid w:val="00316A23"/>
    <w:rsid w:val="0031703E"/>
    <w:rsid w:val="00317EBE"/>
    <w:rsid w:val="00320459"/>
    <w:rsid w:val="00320B8A"/>
    <w:rsid w:val="0032202F"/>
    <w:rsid w:val="003222B0"/>
    <w:rsid w:val="00322EBD"/>
    <w:rsid w:val="00323F04"/>
    <w:rsid w:val="00324937"/>
    <w:rsid w:val="00325C68"/>
    <w:rsid w:val="00325D20"/>
    <w:rsid w:val="00325F3C"/>
    <w:rsid w:val="00326129"/>
    <w:rsid w:val="003267B9"/>
    <w:rsid w:val="00327498"/>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7D"/>
    <w:rsid w:val="003427F4"/>
    <w:rsid w:val="003436E2"/>
    <w:rsid w:val="00345CDD"/>
    <w:rsid w:val="00345FF9"/>
    <w:rsid w:val="0034613F"/>
    <w:rsid w:val="0034670C"/>
    <w:rsid w:val="00346BAD"/>
    <w:rsid w:val="003478F5"/>
    <w:rsid w:val="0034795A"/>
    <w:rsid w:val="003479CB"/>
    <w:rsid w:val="003501F9"/>
    <w:rsid w:val="0035071D"/>
    <w:rsid w:val="003508AD"/>
    <w:rsid w:val="00351D89"/>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1FB5"/>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B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39"/>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05"/>
    <w:rsid w:val="003B122B"/>
    <w:rsid w:val="003B1818"/>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115"/>
    <w:rsid w:val="003D75EC"/>
    <w:rsid w:val="003D7986"/>
    <w:rsid w:val="003D7D06"/>
    <w:rsid w:val="003D7FCF"/>
    <w:rsid w:val="003E0B2D"/>
    <w:rsid w:val="003E0C07"/>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E7F8A"/>
    <w:rsid w:val="003F064F"/>
    <w:rsid w:val="003F066D"/>
    <w:rsid w:val="003F072F"/>
    <w:rsid w:val="003F0B44"/>
    <w:rsid w:val="003F1282"/>
    <w:rsid w:val="003F1985"/>
    <w:rsid w:val="003F1A0E"/>
    <w:rsid w:val="003F1CE1"/>
    <w:rsid w:val="003F2452"/>
    <w:rsid w:val="003F28F9"/>
    <w:rsid w:val="003F2CD3"/>
    <w:rsid w:val="003F2DA5"/>
    <w:rsid w:val="003F2E56"/>
    <w:rsid w:val="003F3C05"/>
    <w:rsid w:val="003F491F"/>
    <w:rsid w:val="003F4997"/>
    <w:rsid w:val="003F5079"/>
    <w:rsid w:val="003F5159"/>
    <w:rsid w:val="003F5320"/>
    <w:rsid w:val="003F54D2"/>
    <w:rsid w:val="003F5ADC"/>
    <w:rsid w:val="003F759A"/>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5F58"/>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319"/>
    <w:rsid w:val="00435452"/>
    <w:rsid w:val="00436263"/>
    <w:rsid w:val="00436726"/>
    <w:rsid w:val="00436B9A"/>
    <w:rsid w:val="004372F6"/>
    <w:rsid w:val="00437606"/>
    <w:rsid w:val="00437DCB"/>
    <w:rsid w:val="00440133"/>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AEE"/>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4E10"/>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0CF"/>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378"/>
    <w:rsid w:val="004D06A7"/>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DE3"/>
    <w:rsid w:val="004F14EE"/>
    <w:rsid w:val="004F26E5"/>
    <w:rsid w:val="004F2825"/>
    <w:rsid w:val="004F35C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6B0"/>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5ED0"/>
    <w:rsid w:val="005167E8"/>
    <w:rsid w:val="0051691D"/>
    <w:rsid w:val="00517507"/>
    <w:rsid w:val="00521297"/>
    <w:rsid w:val="00524D75"/>
    <w:rsid w:val="005250F6"/>
    <w:rsid w:val="00525E31"/>
    <w:rsid w:val="00526D84"/>
    <w:rsid w:val="0052707B"/>
    <w:rsid w:val="0052741E"/>
    <w:rsid w:val="0052782A"/>
    <w:rsid w:val="005301C5"/>
    <w:rsid w:val="00530752"/>
    <w:rsid w:val="00531A27"/>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11E5"/>
    <w:rsid w:val="00543144"/>
    <w:rsid w:val="00543E5A"/>
    <w:rsid w:val="00544F7A"/>
    <w:rsid w:val="00545421"/>
    <w:rsid w:val="00547B0A"/>
    <w:rsid w:val="005508CF"/>
    <w:rsid w:val="00550C63"/>
    <w:rsid w:val="00550CA9"/>
    <w:rsid w:val="00551763"/>
    <w:rsid w:val="00551FCA"/>
    <w:rsid w:val="00553913"/>
    <w:rsid w:val="00553EE9"/>
    <w:rsid w:val="00554B68"/>
    <w:rsid w:val="00554F48"/>
    <w:rsid w:val="00554F7D"/>
    <w:rsid w:val="0055544F"/>
    <w:rsid w:val="005567C9"/>
    <w:rsid w:val="005576F7"/>
    <w:rsid w:val="00560716"/>
    <w:rsid w:val="005607A9"/>
    <w:rsid w:val="00561361"/>
    <w:rsid w:val="0056188B"/>
    <w:rsid w:val="0056193F"/>
    <w:rsid w:val="005628D4"/>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6F8"/>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440"/>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062C"/>
    <w:rsid w:val="005B2255"/>
    <w:rsid w:val="005B2460"/>
    <w:rsid w:val="005B2A64"/>
    <w:rsid w:val="005B2EA0"/>
    <w:rsid w:val="005B3367"/>
    <w:rsid w:val="005B398A"/>
    <w:rsid w:val="005B3CC6"/>
    <w:rsid w:val="005B4429"/>
    <w:rsid w:val="005B448B"/>
    <w:rsid w:val="005B572F"/>
    <w:rsid w:val="005B57F2"/>
    <w:rsid w:val="005B5F79"/>
    <w:rsid w:val="005B618B"/>
    <w:rsid w:val="005B6863"/>
    <w:rsid w:val="005B6A10"/>
    <w:rsid w:val="005B792A"/>
    <w:rsid w:val="005B7B9A"/>
    <w:rsid w:val="005C0C29"/>
    <w:rsid w:val="005C1017"/>
    <w:rsid w:val="005C1723"/>
    <w:rsid w:val="005C222C"/>
    <w:rsid w:val="005C2BB3"/>
    <w:rsid w:val="005C30D3"/>
    <w:rsid w:val="005C3FD8"/>
    <w:rsid w:val="005C3FF1"/>
    <w:rsid w:val="005C4F0D"/>
    <w:rsid w:val="005C578D"/>
    <w:rsid w:val="005C5F4D"/>
    <w:rsid w:val="005C6EA5"/>
    <w:rsid w:val="005C7956"/>
    <w:rsid w:val="005D0D35"/>
    <w:rsid w:val="005D0F42"/>
    <w:rsid w:val="005D12F9"/>
    <w:rsid w:val="005D1853"/>
    <w:rsid w:val="005D1A0F"/>
    <w:rsid w:val="005D2787"/>
    <w:rsid w:val="005D3511"/>
    <w:rsid w:val="005D43A1"/>
    <w:rsid w:val="005D717C"/>
    <w:rsid w:val="005D7204"/>
    <w:rsid w:val="005D73D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90C"/>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310"/>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32"/>
    <w:rsid w:val="0062606D"/>
    <w:rsid w:val="0062612C"/>
    <w:rsid w:val="006261CB"/>
    <w:rsid w:val="0062624E"/>
    <w:rsid w:val="00626860"/>
    <w:rsid w:val="00626EE1"/>
    <w:rsid w:val="00630AAF"/>
    <w:rsid w:val="006312FE"/>
    <w:rsid w:val="0063190E"/>
    <w:rsid w:val="00631AB2"/>
    <w:rsid w:val="00631B55"/>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1EFE"/>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4788"/>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2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3BF"/>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0C9"/>
    <w:rsid w:val="006F0356"/>
    <w:rsid w:val="006F0ACE"/>
    <w:rsid w:val="006F1573"/>
    <w:rsid w:val="006F1825"/>
    <w:rsid w:val="006F1D4F"/>
    <w:rsid w:val="006F1F48"/>
    <w:rsid w:val="006F3228"/>
    <w:rsid w:val="006F4AA6"/>
    <w:rsid w:val="006F4DBC"/>
    <w:rsid w:val="006F4F21"/>
    <w:rsid w:val="006F58D3"/>
    <w:rsid w:val="006F60F7"/>
    <w:rsid w:val="006F634D"/>
    <w:rsid w:val="006F6978"/>
    <w:rsid w:val="006F6AC9"/>
    <w:rsid w:val="006F6B45"/>
    <w:rsid w:val="006F6E6E"/>
    <w:rsid w:val="006F7BA6"/>
    <w:rsid w:val="006F7BED"/>
    <w:rsid w:val="006F7EDF"/>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4F0"/>
    <w:rsid w:val="00731C7D"/>
    <w:rsid w:val="00731D02"/>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3D7E"/>
    <w:rsid w:val="00753F00"/>
    <w:rsid w:val="00754455"/>
    <w:rsid w:val="00754D7D"/>
    <w:rsid w:val="007550B4"/>
    <w:rsid w:val="007551C2"/>
    <w:rsid w:val="00756780"/>
    <w:rsid w:val="00756CE2"/>
    <w:rsid w:val="00757096"/>
    <w:rsid w:val="00757853"/>
    <w:rsid w:val="00757C44"/>
    <w:rsid w:val="00757F25"/>
    <w:rsid w:val="007601B6"/>
    <w:rsid w:val="00760687"/>
    <w:rsid w:val="00760706"/>
    <w:rsid w:val="007620EB"/>
    <w:rsid w:val="0076227C"/>
    <w:rsid w:val="00762588"/>
    <w:rsid w:val="0076274A"/>
    <w:rsid w:val="00762BA7"/>
    <w:rsid w:val="00763558"/>
    <w:rsid w:val="007637D2"/>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2AD3"/>
    <w:rsid w:val="0078317A"/>
    <w:rsid w:val="00783C68"/>
    <w:rsid w:val="00783D91"/>
    <w:rsid w:val="00784197"/>
    <w:rsid w:val="007846F4"/>
    <w:rsid w:val="007850F8"/>
    <w:rsid w:val="00785352"/>
    <w:rsid w:val="00786A8F"/>
    <w:rsid w:val="007871DE"/>
    <w:rsid w:val="007874FC"/>
    <w:rsid w:val="00787D7E"/>
    <w:rsid w:val="007902F8"/>
    <w:rsid w:val="00790777"/>
    <w:rsid w:val="00790FEC"/>
    <w:rsid w:val="00791443"/>
    <w:rsid w:val="00791761"/>
    <w:rsid w:val="00791C20"/>
    <w:rsid w:val="00791CC0"/>
    <w:rsid w:val="007933AC"/>
    <w:rsid w:val="007940DE"/>
    <w:rsid w:val="007942B9"/>
    <w:rsid w:val="0079485D"/>
    <w:rsid w:val="007951C7"/>
    <w:rsid w:val="007954A4"/>
    <w:rsid w:val="00795625"/>
    <w:rsid w:val="00795D8A"/>
    <w:rsid w:val="00796E1F"/>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6A"/>
    <w:rsid w:val="007A72FB"/>
    <w:rsid w:val="007B008B"/>
    <w:rsid w:val="007B0C6C"/>
    <w:rsid w:val="007B0D5D"/>
    <w:rsid w:val="007B0DE3"/>
    <w:rsid w:val="007B27D2"/>
    <w:rsid w:val="007B2EAC"/>
    <w:rsid w:val="007B308C"/>
    <w:rsid w:val="007B4111"/>
    <w:rsid w:val="007B4EF8"/>
    <w:rsid w:val="007B5195"/>
    <w:rsid w:val="007B58FA"/>
    <w:rsid w:val="007B5D45"/>
    <w:rsid w:val="007B63B7"/>
    <w:rsid w:val="007B74BE"/>
    <w:rsid w:val="007C01B6"/>
    <w:rsid w:val="007C07F8"/>
    <w:rsid w:val="007C0BEF"/>
    <w:rsid w:val="007C1173"/>
    <w:rsid w:val="007C118E"/>
    <w:rsid w:val="007C18C2"/>
    <w:rsid w:val="007C2576"/>
    <w:rsid w:val="007C259A"/>
    <w:rsid w:val="007C2EFF"/>
    <w:rsid w:val="007C3016"/>
    <w:rsid w:val="007C30AE"/>
    <w:rsid w:val="007C3100"/>
    <w:rsid w:val="007C3C56"/>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2C03"/>
    <w:rsid w:val="007D47CD"/>
    <w:rsid w:val="007D63B5"/>
    <w:rsid w:val="007D6CE6"/>
    <w:rsid w:val="007E0113"/>
    <w:rsid w:val="007E1193"/>
    <w:rsid w:val="007E1275"/>
    <w:rsid w:val="007E211F"/>
    <w:rsid w:val="007E2178"/>
    <w:rsid w:val="007E2BAF"/>
    <w:rsid w:val="007E32D9"/>
    <w:rsid w:val="007E3565"/>
    <w:rsid w:val="007E4524"/>
    <w:rsid w:val="007E57E8"/>
    <w:rsid w:val="007E5B8D"/>
    <w:rsid w:val="007E6139"/>
    <w:rsid w:val="007E6511"/>
    <w:rsid w:val="007E7001"/>
    <w:rsid w:val="007E74E4"/>
    <w:rsid w:val="007F047B"/>
    <w:rsid w:val="007F0B26"/>
    <w:rsid w:val="007F1496"/>
    <w:rsid w:val="007F275A"/>
    <w:rsid w:val="007F51CC"/>
    <w:rsid w:val="007F5383"/>
    <w:rsid w:val="007F55E2"/>
    <w:rsid w:val="007F5F94"/>
    <w:rsid w:val="007F6B51"/>
    <w:rsid w:val="007F7987"/>
    <w:rsid w:val="008000EE"/>
    <w:rsid w:val="00800130"/>
    <w:rsid w:val="0080055A"/>
    <w:rsid w:val="0080089F"/>
    <w:rsid w:val="008017C0"/>
    <w:rsid w:val="00801901"/>
    <w:rsid w:val="00801B67"/>
    <w:rsid w:val="00801D20"/>
    <w:rsid w:val="00801D46"/>
    <w:rsid w:val="00802B28"/>
    <w:rsid w:val="00802D30"/>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4FE"/>
    <w:rsid w:val="00813500"/>
    <w:rsid w:val="00813F05"/>
    <w:rsid w:val="008142D9"/>
    <w:rsid w:val="008144EA"/>
    <w:rsid w:val="00814766"/>
    <w:rsid w:val="00814834"/>
    <w:rsid w:val="00814986"/>
    <w:rsid w:val="008152C9"/>
    <w:rsid w:val="00815410"/>
    <w:rsid w:val="008167D2"/>
    <w:rsid w:val="008167F9"/>
    <w:rsid w:val="008169E8"/>
    <w:rsid w:val="00816A2C"/>
    <w:rsid w:val="00816A67"/>
    <w:rsid w:val="00817528"/>
    <w:rsid w:val="008176BE"/>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7E1"/>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BE3"/>
    <w:rsid w:val="00861DD3"/>
    <w:rsid w:val="00862075"/>
    <w:rsid w:val="008632C0"/>
    <w:rsid w:val="00865A8B"/>
    <w:rsid w:val="00865B97"/>
    <w:rsid w:val="0086772C"/>
    <w:rsid w:val="00867C89"/>
    <w:rsid w:val="00870EAF"/>
    <w:rsid w:val="00871CE9"/>
    <w:rsid w:val="00872994"/>
    <w:rsid w:val="00872AB5"/>
    <w:rsid w:val="0087384A"/>
    <w:rsid w:val="0087489E"/>
    <w:rsid w:val="00874DFD"/>
    <w:rsid w:val="00875013"/>
    <w:rsid w:val="0087541C"/>
    <w:rsid w:val="008760A4"/>
    <w:rsid w:val="00876B4B"/>
    <w:rsid w:val="00876B68"/>
    <w:rsid w:val="008772BE"/>
    <w:rsid w:val="008775BB"/>
    <w:rsid w:val="00877F67"/>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3800"/>
    <w:rsid w:val="0089466D"/>
    <w:rsid w:val="008951A8"/>
    <w:rsid w:val="00895FAE"/>
    <w:rsid w:val="008968D7"/>
    <w:rsid w:val="00896DB2"/>
    <w:rsid w:val="00896EB8"/>
    <w:rsid w:val="008A05FC"/>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08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98E"/>
    <w:rsid w:val="00903D25"/>
    <w:rsid w:val="00903EC0"/>
    <w:rsid w:val="009042F2"/>
    <w:rsid w:val="00904CAB"/>
    <w:rsid w:val="0090542C"/>
    <w:rsid w:val="00905468"/>
    <w:rsid w:val="00905AB5"/>
    <w:rsid w:val="0090617D"/>
    <w:rsid w:val="00906591"/>
    <w:rsid w:val="00906627"/>
    <w:rsid w:val="00906EB7"/>
    <w:rsid w:val="009073FC"/>
    <w:rsid w:val="0090797F"/>
    <w:rsid w:val="00907CFC"/>
    <w:rsid w:val="00907ED4"/>
    <w:rsid w:val="00910802"/>
    <w:rsid w:val="00910BAF"/>
    <w:rsid w:val="00911040"/>
    <w:rsid w:val="00911E18"/>
    <w:rsid w:val="00911ED3"/>
    <w:rsid w:val="00912095"/>
    <w:rsid w:val="00912569"/>
    <w:rsid w:val="00913040"/>
    <w:rsid w:val="009136DA"/>
    <w:rsid w:val="00913FF8"/>
    <w:rsid w:val="0091417E"/>
    <w:rsid w:val="00914799"/>
    <w:rsid w:val="00914A3A"/>
    <w:rsid w:val="00914CA8"/>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3DB7"/>
    <w:rsid w:val="0092405A"/>
    <w:rsid w:val="0092631C"/>
    <w:rsid w:val="00926EC6"/>
    <w:rsid w:val="0093022F"/>
    <w:rsid w:val="0093032B"/>
    <w:rsid w:val="00930579"/>
    <w:rsid w:val="009307BC"/>
    <w:rsid w:val="00930AF8"/>
    <w:rsid w:val="0093144C"/>
    <w:rsid w:val="009314C8"/>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2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69"/>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EFF"/>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669"/>
    <w:rsid w:val="009E192A"/>
    <w:rsid w:val="009E2636"/>
    <w:rsid w:val="009E27F4"/>
    <w:rsid w:val="009E424E"/>
    <w:rsid w:val="009E429A"/>
    <w:rsid w:val="009E42CF"/>
    <w:rsid w:val="009E43A5"/>
    <w:rsid w:val="009E45C4"/>
    <w:rsid w:val="009E48F6"/>
    <w:rsid w:val="009E4947"/>
    <w:rsid w:val="009E4C74"/>
    <w:rsid w:val="009E5283"/>
    <w:rsid w:val="009E5FE9"/>
    <w:rsid w:val="009E6A7D"/>
    <w:rsid w:val="009F1366"/>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3E4E"/>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57E0C"/>
    <w:rsid w:val="00A60951"/>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44"/>
    <w:rsid w:val="00A803CF"/>
    <w:rsid w:val="00A804EF"/>
    <w:rsid w:val="00A81161"/>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EAF"/>
    <w:rsid w:val="00A94611"/>
    <w:rsid w:val="00A94F49"/>
    <w:rsid w:val="00A94FA8"/>
    <w:rsid w:val="00A952EA"/>
    <w:rsid w:val="00A958A5"/>
    <w:rsid w:val="00A95C8D"/>
    <w:rsid w:val="00A95ED3"/>
    <w:rsid w:val="00A96DDD"/>
    <w:rsid w:val="00A971F8"/>
    <w:rsid w:val="00A9739A"/>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D89"/>
    <w:rsid w:val="00AA6AC9"/>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0B3B"/>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C9E"/>
    <w:rsid w:val="00AD2D37"/>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047"/>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B0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33"/>
    <w:rsid w:val="00B231EF"/>
    <w:rsid w:val="00B236A8"/>
    <w:rsid w:val="00B23A35"/>
    <w:rsid w:val="00B23BFE"/>
    <w:rsid w:val="00B2595B"/>
    <w:rsid w:val="00B25B31"/>
    <w:rsid w:val="00B25D53"/>
    <w:rsid w:val="00B25E24"/>
    <w:rsid w:val="00B25F49"/>
    <w:rsid w:val="00B26BF3"/>
    <w:rsid w:val="00B274E7"/>
    <w:rsid w:val="00B27515"/>
    <w:rsid w:val="00B276BA"/>
    <w:rsid w:val="00B27991"/>
    <w:rsid w:val="00B27D77"/>
    <w:rsid w:val="00B30109"/>
    <w:rsid w:val="00B3136E"/>
    <w:rsid w:val="00B316D5"/>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503B"/>
    <w:rsid w:val="00B56138"/>
    <w:rsid w:val="00B57757"/>
    <w:rsid w:val="00B57C8E"/>
    <w:rsid w:val="00B6022D"/>
    <w:rsid w:val="00B610C7"/>
    <w:rsid w:val="00B61261"/>
    <w:rsid w:val="00B61C7E"/>
    <w:rsid w:val="00B61F6F"/>
    <w:rsid w:val="00B62B5E"/>
    <w:rsid w:val="00B636EF"/>
    <w:rsid w:val="00B63729"/>
    <w:rsid w:val="00B63934"/>
    <w:rsid w:val="00B6450F"/>
    <w:rsid w:val="00B64F9D"/>
    <w:rsid w:val="00B652D1"/>
    <w:rsid w:val="00B65AC5"/>
    <w:rsid w:val="00B66188"/>
    <w:rsid w:val="00B66766"/>
    <w:rsid w:val="00B66EC0"/>
    <w:rsid w:val="00B678F5"/>
    <w:rsid w:val="00B67FB9"/>
    <w:rsid w:val="00B712A1"/>
    <w:rsid w:val="00B71894"/>
    <w:rsid w:val="00B72124"/>
    <w:rsid w:val="00B72140"/>
    <w:rsid w:val="00B7272A"/>
    <w:rsid w:val="00B72D78"/>
    <w:rsid w:val="00B73E51"/>
    <w:rsid w:val="00B740BC"/>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64"/>
    <w:rsid w:val="00B84597"/>
    <w:rsid w:val="00B852B5"/>
    <w:rsid w:val="00B86269"/>
    <w:rsid w:val="00B872BE"/>
    <w:rsid w:val="00B87D79"/>
    <w:rsid w:val="00B90898"/>
    <w:rsid w:val="00B909B0"/>
    <w:rsid w:val="00B90B7A"/>
    <w:rsid w:val="00B90E46"/>
    <w:rsid w:val="00B916B2"/>
    <w:rsid w:val="00B91A9D"/>
    <w:rsid w:val="00B92094"/>
    <w:rsid w:val="00B92633"/>
    <w:rsid w:val="00B92B00"/>
    <w:rsid w:val="00B92BD1"/>
    <w:rsid w:val="00B934CD"/>
    <w:rsid w:val="00B935A4"/>
    <w:rsid w:val="00B93669"/>
    <w:rsid w:val="00B9377C"/>
    <w:rsid w:val="00B93B9A"/>
    <w:rsid w:val="00B93B9C"/>
    <w:rsid w:val="00B93D6F"/>
    <w:rsid w:val="00B93E60"/>
    <w:rsid w:val="00B94097"/>
    <w:rsid w:val="00B94D0A"/>
    <w:rsid w:val="00B94DD0"/>
    <w:rsid w:val="00B950EB"/>
    <w:rsid w:val="00B95415"/>
    <w:rsid w:val="00B9579A"/>
    <w:rsid w:val="00B95CDE"/>
    <w:rsid w:val="00B96992"/>
    <w:rsid w:val="00B979B9"/>
    <w:rsid w:val="00BA0208"/>
    <w:rsid w:val="00BA0372"/>
    <w:rsid w:val="00BA0B91"/>
    <w:rsid w:val="00BA18D2"/>
    <w:rsid w:val="00BA1EE3"/>
    <w:rsid w:val="00BA216E"/>
    <w:rsid w:val="00BA2361"/>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1FD8"/>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770"/>
    <w:rsid w:val="00BD4C36"/>
    <w:rsid w:val="00BD4CE5"/>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63BD"/>
    <w:rsid w:val="00BF0A47"/>
    <w:rsid w:val="00BF0C8F"/>
    <w:rsid w:val="00BF117A"/>
    <w:rsid w:val="00BF26DE"/>
    <w:rsid w:val="00BF2D7F"/>
    <w:rsid w:val="00BF3A02"/>
    <w:rsid w:val="00BF40A8"/>
    <w:rsid w:val="00BF49E1"/>
    <w:rsid w:val="00BF5103"/>
    <w:rsid w:val="00BF520C"/>
    <w:rsid w:val="00BF69EA"/>
    <w:rsid w:val="00BF6D33"/>
    <w:rsid w:val="00BF7155"/>
    <w:rsid w:val="00C00E40"/>
    <w:rsid w:val="00C00F79"/>
    <w:rsid w:val="00C01478"/>
    <w:rsid w:val="00C01B14"/>
    <w:rsid w:val="00C021AE"/>
    <w:rsid w:val="00C02C0A"/>
    <w:rsid w:val="00C03584"/>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6D40"/>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540"/>
    <w:rsid w:val="00C338DA"/>
    <w:rsid w:val="00C3463A"/>
    <w:rsid w:val="00C346C4"/>
    <w:rsid w:val="00C35401"/>
    <w:rsid w:val="00C35E39"/>
    <w:rsid w:val="00C36544"/>
    <w:rsid w:val="00C3711D"/>
    <w:rsid w:val="00C37693"/>
    <w:rsid w:val="00C3796D"/>
    <w:rsid w:val="00C40B8A"/>
    <w:rsid w:val="00C41041"/>
    <w:rsid w:val="00C42075"/>
    <w:rsid w:val="00C42FFC"/>
    <w:rsid w:val="00C4302C"/>
    <w:rsid w:val="00C431E3"/>
    <w:rsid w:val="00C432F5"/>
    <w:rsid w:val="00C43598"/>
    <w:rsid w:val="00C43A51"/>
    <w:rsid w:val="00C450B4"/>
    <w:rsid w:val="00C47419"/>
    <w:rsid w:val="00C47D36"/>
    <w:rsid w:val="00C509DB"/>
    <w:rsid w:val="00C517EC"/>
    <w:rsid w:val="00C51897"/>
    <w:rsid w:val="00C52110"/>
    <w:rsid w:val="00C52CCA"/>
    <w:rsid w:val="00C52D08"/>
    <w:rsid w:val="00C53D11"/>
    <w:rsid w:val="00C541D2"/>
    <w:rsid w:val="00C549FE"/>
    <w:rsid w:val="00C56370"/>
    <w:rsid w:val="00C571F6"/>
    <w:rsid w:val="00C573F6"/>
    <w:rsid w:val="00C5751B"/>
    <w:rsid w:val="00C615C8"/>
    <w:rsid w:val="00C62218"/>
    <w:rsid w:val="00C62625"/>
    <w:rsid w:val="00C62E1A"/>
    <w:rsid w:val="00C6344C"/>
    <w:rsid w:val="00C63EB8"/>
    <w:rsid w:val="00C63FEE"/>
    <w:rsid w:val="00C64668"/>
    <w:rsid w:val="00C64915"/>
    <w:rsid w:val="00C64D52"/>
    <w:rsid w:val="00C65088"/>
    <w:rsid w:val="00C65181"/>
    <w:rsid w:val="00C65556"/>
    <w:rsid w:val="00C656FA"/>
    <w:rsid w:val="00C65B21"/>
    <w:rsid w:val="00C662C9"/>
    <w:rsid w:val="00C66307"/>
    <w:rsid w:val="00C66A89"/>
    <w:rsid w:val="00C66EFB"/>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1A71"/>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5EFC"/>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1DA6"/>
    <w:rsid w:val="00CD2AA0"/>
    <w:rsid w:val="00CD2AF4"/>
    <w:rsid w:val="00CD3343"/>
    <w:rsid w:val="00CD353F"/>
    <w:rsid w:val="00CD363E"/>
    <w:rsid w:val="00CD3742"/>
    <w:rsid w:val="00CD3907"/>
    <w:rsid w:val="00CD3D03"/>
    <w:rsid w:val="00CD4169"/>
    <w:rsid w:val="00CD41D2"/>
    <w:rsid w:val="00CD4D4E"/>
    <w:rsid w:val="00CD5113"/>
    <w:rsid w:val="00CD5BE1"/>
    <w:rsid w:val="00CD6617"/>
    <w:rsid w:val="00CD6660"/>
    <w:rsid w:val="00CD67F1"/>
    <w:rsid w:val="00CD7394"/>
    <w:rsid w:val="00CD7879"/>
    <w:rsid w:val="00CD7994"/>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E7BD3"/>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067"/>
    <w:rsid w:val="00CF7D73"/>
    <w:rsid w:val="00D004D9"/>
    <w:rsid w:val="00D015D4"/>
    <w:rsid w:val="00D03248"/>
    <w:rsid w:val="00D03913"/>
    <w:rsid w:val="00D03A75"/>
    <w:rsid w:val="00D0586D"/>
    <w:rsid w:val="00D05E2F"/>
    <w:rsid w:val="00D05F7C"/>
    <w:rsid w:val="00D062F1"/>
    <w:rsid w:val="00D07365"/>
    <w:rsid w:val="00D07BE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548"/>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1C4"/>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5EE2"/>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972"/>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66AA"/>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754"/>
    <w:rsid w:val="00DC5C22"/>
    <w:rsid w:val="00DC6670"/>
    <w:rsid w:val="00DC6AC1"/>
    <w:rsid w:val="00DC743A"/>
    <w:rsid w:val="00DC7A31"/>
    <w:rsid w:val="00DD0195"/>
    <w:rsid w:val="00DD0B6A"/>
    <w:rsid w:val="00DD118A"/>
    <w:rsid w:val="00DD17BD"/>
    <w:rsid w:val="00DD17D3"/>
    <w:rsid w:val="00DD18F5"/>
    <w:rsid w:val="00DD3096"/>
    <w:rsid w:val="00DD335A"/>
    <w:rsid w:val="00DD48D9"/>
    <w:rsid w:val="00DD5985"/>
    <w:rsid w:val="00DD68D5"/>
    <w:rsid w:val="00DD779D"/>
    <w:rsid w:val="00DD7F58"/>
    <w:rsid w:val="00DE06AD"/>
    <w:rsid w:val="00DE0857"/>
    <w:rsid w:val="00DE13D5"/>
    <w:rsid w:val="00DE1903"/>
    <w:rsid w:val="00DE25C9"/>
    <w:rsid w:val="00DE2A5B"/>
    <w:rsid w:val="00DE3006"/>
    <w:rsid w:val="00DE3A03"/>
    <w:rsid w:val="00DE4352"/>
    <w:rsid w:val="00DE4CEC"/>
    <w:rsid w:val="00DE5412"/>
    <w:rsid w:val="00DE593B"/>
    <w:rsid w:val="00DE5A83"/>
    <w:rsid w:val="00DE699A"/>
    <w:rsid w:val="00DE6D06"/>
    <w:rsid w:val="00DE71DC"/>
    <w:rsid w:val="00DE7D7E"/>
    <w:rsid w:val="00DF0007"/>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865"/>
    <w:rsid w:val="00E03CCB"/>
    <w:rsid w:val="00E03E6C"/>
    <w:rsid w:val="00E045FA"/>
    <w:rsid w:val="00E04A86"/>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7EC"/>
    <w:rsid w:val="00E23AD6"/>
    <w:rsid w:val="00E246DB"/>
    <w:rsid w:val="00E249EA"/>
    <w:rsid w:val="00E25241"/>
    <w:rsid w:val="00E255A5"/>
    <w:rsid w:val="00E26164"/>
    <w:rsid w:val="00E26676"/>
    <w:rsid w:val="00E2797A"/>
    <w:rsid w:val="00E30460"/>
    <w:rsid w:val="00E30AC3"/>
    <w:rsid w:val="00E31E1A"/>
    <w:rsid w:val="00E31E70"/>
    <w:rsid w:val="00E31F40"/>
    <w:rsid w:val="00E32D80"/>
    <w:rsid w:val="00E32F11"/>
    <w:rsid w:val="00E33916"/>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694B"/>
    <w:rsid w:val="00E47CFD"/>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535E"/>
    <w:rsid w:val="00E75EBB"/>
    <w:rsid w:val="00E760BA"/>
    <w:rsid w:val="00E7685E"/>
    <w:rsid w:val="00E77957"/>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A06F1"/>
    <w:rsid w:val="00EA1781"/>
    <w:rsid w:val="00EA1DE9"/>
    <w:rsid w:val="00EA22B3"/>
    <w:rsid w:val="00EA33DB"/>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551"/>
    <w:rsid w:val="00EB5C05"/>
    <w:rsid w:val="00EB668F"/>
    <w:rsid w:val="00EB6EEC"/>
    <w:rsid w:val="00EB793A"/>
    <w:rsid w:val="00EB7BC7"/>
    <w:rsid w:val="00EC0C2B"/>
    <w:rsid w:val="00EC1777"/>
    <w:rsid w:val="00EC2383"/>
    <w:rsid w:val="00EC3E19"/>
    <w:rsid w:val="00EC4871"/>
    <w:rsid w:val="00EC4886"/>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D79D7"/>
    <w:rsid w:val="00ED7F84"/>
    <w:rsid w:val="00EE076E"/>
    <w:rsid w:val="00EE07FF"/>
    <w:rsid w:val="00EE0950"/>
    <w:rsid w:val="00EE1502"/>
    <w:rsid w:val="00EE249C"/>
    <w:rsid w:val="00EE3594"/>
    <w:rsid w:val="00EE38E7"/>
    <w:rsid w:val="00EE4570"/>
    <w:rsid w:val="00EE4D07"/>
    <w:rsid w:val="00EE5452"/>
    <w:rsid w:val="00EE56F2"/>
    <w:rsid w:val="00EE6981"/>
    <w:rsid w:val="00EF028B"/>
    <w:rsid w:val="00EF14FE"/>
    <w:rsid w:val="00EF155D"/>
    <w:rsid w:val="00EF366C"/>
    <w:rsid w:val="00EF4D13"/>
    <w:rsid w:val="00EF5F75"/>
    <w:rsid w:val="00EF6349"/>
    <w:rsid w:val="00EF6D47"/>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BE3"/>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69D"/>
    <w:rsid w:val="00F47714"/>
    <w:rsid w:val="00F4781F"/>
    <w:rsid w:val="00F47E15"/>
    <w:rsid w:val="00F5039A"/>
    <w:rsid w:val="00F5097D"/>
    <w:rsid w:val="00F50A34"/>
    <w:rsid w:val="00F50F32"/>
    <w:rsid w:val="00F5110D"/>
    <w:rsid w:val="00F51233"/>
    <w:rsid w:val="00F5187D"/>
    <w:rsid w:val="00F51D8F"/>
    <w:rsid w:val="00F51F76"/>
    <w:rsid w:val="00F52D42"/>
    <w:rsid w:val="00F5322C"/>
    <w:rsid w:val="00F53A5A"/>
    <w:rsid w:val="00F550AE"/>
    <w:rsid w:val="00F553CD"/>
    <w:rsid w:val="00F55F6C"/>
    <w:rsid w:val="00F56228"/>
    <w:rsid w:val="00F56B21"/>
    <w:rsid w:val="00F577C7"/>
    <w:rsid w:val="00F57822"/>
    <w:rsid w:val="00F60331"/>
    <w:rsid w:val="00F608BC"/>
    <w:rsid w:val="00F609D9"/>
    <w:rsid w:val="00F609DC"/>
    <w:rsid w:val="00F615A7"/>
    <w:rsid w:val="00F61E68"/>
    <w:rsid w:val="00F626E3"/>
    <w:rsid w:val="00F6273F"/>
    <w:rsid w:val="00F62B53"/>
    <w:rsid w:val="00F62CBF"/>
    <w:rsid w:val="00F632F7"/>
    <w:rsid w:val="00F63877"/>
    <w:rsid w:val="00F65374"/>
    <w:rsid w:val="00F65E8D"/>
    <w:rsid w:val="00F66453"/>
    <w:rsid w:val="00F6680C"/>
    <w:rsid w:val="00F66838"/>
    <w:rsid w:val="00F671F0"/>
    <w:rsid w:val="00F67783"/>
    <w:rsid w:val="00F67A91"/>
    <w:rsid w:val="00F67E43"/>
    <w:rsid w:val="00F67F1F"/>
    <w:rsid w:val="00F7012E"/>
    <w:rsid w:val="00F70485"/>
    <w:rsid w:val="00F70D7E"/>
    <w:rsid w:val="00F711A2"/>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58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1F7"/>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47"/>
    <w:rsid w:val="00FC069F"/>
    <w:rsid w:val="00FC0CE3"/>
    <w:rsid w:val="00FC13BC"/>
    <w:rsid w:val="00FC1614"/>
    <w:rsid w:val="00FC1696"/>
    <w:rsid w:val="00FC2016"/>
    <w:rsid w:val="00FC3275"/>
    <w:rsid w:val="00FC3A96"/>
    <w:rsid w:val="00FC43D4"/>
    <w:rsid w:val="00FC46F8"/>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1F5"/>
    <w:rsid w:val="00FE32B8"/>
    <w:rsid w:val="00FE40E7"/>
    <w:rsid w:val="00FE4E88"/>
    <w:rsid w:val="00FE510C"/>
    <w:rsid w:val="00FE5AE8"/>
    <w:rsid w:val="00FE5D31"/>
    <w:rsid w:val="00FE69C5"/>
    <w:rsid w:val="00FE6C1A"/>
    <w:rsid w:val="00FE79E2"/>
    <w:rsid w:val="00FF00DC"/>
    <w:rsid w:val="00FF0DAF"/>
    <w:rsid w:val="00FF0DE5"/>
    <w:rsid w:val="00FF1B1F"/>
    <w:rsid w:val="00FF25F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87388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3285-61F6-4DAE-BA4B-D39E08392656}">
  <ds:schemaRefs>
    <ds:schemaRef ds:uri="http://schemas.microsoft.com/sharepoint/v3/contenttype/forms"/>
  </ds:schemaRefs>
</ds:datastoreItem>
</file>

<file path=customXml/itemProps2.xml><?xml version="1.0" encoding="utf-8"?>
<ds:datastoreItem xmlns:ds="http://schemas.openxmlformats.org/officeDocument/2006/customXml" ds:itemID="{FCC47032-E2AE-41C3-90AE-038FCE34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655DA6-1BCF-49DE-BE28-DD51F64ADE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58109-95DF-4500-AB88-2CB5B776C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cp:revision>
  <cp:lastPrinted>2019-10-01T23:33:00Z</cp:lastPrinted>
  <dcterms:created xsi:type="dcterms:W3CDTF">2019-10-04T20:59:00Z</dcterms:created>
  <dcterms:modified xsi:type="dcterms:W3CDTF">2019-10-04T20:59:00Z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